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9560A" w14:textId="745784F4" w:rsidR="00DB05AE" w:rsidRPr="00DB05AE" w:rsidRDefault="00DB05AE" w:rsidP="00925A68">
      <w:pPr>
        <w:pStyle w:val="head1"/>
        <w:spacing w:after="0"/>
        <w:rPr>
          <w:rFonts w:ascii="Times New Roman" w:hAnsi="Times New Roman" w:cs="Times New Roman"/>
          <w:sz w:val="24"/>
          <w:lang w:val="en-GB" w:eastAsia="en-US"/>
        </w:rPr>
      </w:pPr>
      <w:r w:rsidRPr="00DB05AE">
        <w:rPr>
          <w:lang w:val="en-GB" w:eastAsia="en-US"/>
        </w:rPr>
        <w:t>Informal Data</w:t>
      </w:r>
      <w:r w:rsidR="00F44DDE">
        <w:rPr>
          <w:lang w:val="en-GB" w:eastAsia="en-US"/>
        </w:rPr>
        <w:t xml:space="preserve"> Working Group Session Planning Template</w:t>
      </w:r>
    </w:p>
    <w:p w14:paraId="40D67BE6" w14:textId="4FBF86BD" w:rsidR="00DB05AE" w:rsidRPr="00E203A7" w:rsidRDefault="00DB05AE" w:rsidP="00DB05AE">
      <w:pPr>
        <w:rPr>
          <w:rFonts w:ascii="Times New Roman" w:hAnsi="Times New Roman" w:cs="Times New Roman"/>
          <w:b/>
          <w:sz w:val="24"/>
          <w:lang w:val="en-GB" w:eastAsia="en-US"/>
        </w:rPr>
      </w:pPr>
      <w:r w:rsidRPr="008412EC">
        <w:t xml:space="preserve">This document will help you plan and facilitate an informal working group meeting. We recommend using this document after running </w:t>
      </w:r>
      <w:r w:rsidR="00F44DDE" w:rsidRPr="00E203A7">
        <w:rPr>
          <w:b/>
          <w:color w:val="FF0000"/>
        </w:rPr>
        <w:t>Data Skills Scoping [SessionPlan 1]</w:t>
      </w:r>
      <w:r w:rsidR="00E203A7">
        <w:rPr>
          <w:lang w:val="en-GB" w:eastAsia="en-US"/>
        </w:rPr>
        <w:t xml:space="preserve"> and reviewing </w:t>
      </w:r>
      <w:r w:rsidR="00E203A7" w:rsidRPr="00E203A7">
        <w:rPr>
          <w:b/>
          <w:color w:val="FF0000"/>
          <w:lang w:val="en-GB" w:eastAsia="en-US"/>
        </w:rPr>
        <w:t>Our Data Audiences [SlideDeck 7]</w:t>
      </w:r>
      <w:r w:rsidR="00E203A7">
        <w:rPr>
          <w:b/>
          <w:color w:val="FF0000"/>
          <w:lang w:val="en-GB" w:eastAsia="en-US"/>
        </w:rPr>
        <w:t>.</w:t>
      </w:r>
    </w:p>
    <w:p w14:paraId="7F5BFE38" w14:textId="77777777" w:rsidR="00DB05AE" w:rsidRDefault="00DB05AE" w:rsidP="00DB05AE">
      <w:pPr>
        <w:pStyle w:val="exercisehead"/>
        <w:rPr>
          <w:lang w:eastAsia="en-US"/>
        </w:rPr>
      </w:pPr>
    </w:p>
    <w:p w14:paraId="0734981E" w14:textId="77777777" w:rsidR="00DB05AE" w:rsidRPr="00DB05AE" w:rsidRDefault="00DB05AE" w:rsidP="00DB05AE">
      <w:pPr>
        <w:pStyle w:val="exercisehead"/>
        <w:rPr>
          <w:rFonts w:ascii="Times New Roman" w:hAnsi="Times New Roman" w:cs="Times New Roman"/>
          <w:sz w:val="36"/>
          <w:szCs w:val="36"/>
          <w:lang w:eastAsia="en-US"/>
        </w:rPr>
      </w:pPr>
      <w:r w:rsidRPr="00DB05AE">
        <w:rPr>
          <w:lang w:eastAsia="en-US"/>
        </w:rPr>
        <w:t>Working Group Meeting Best Practices</w:t>
      </w:r>
    </w:p>
    <w:p w14:paraId="07BC6E6D" w14:textId="7381CDE0" w:rsidR="00DB05AE" w:rsidRPr="008412EC" w:rsidRDefault="00DB05AE" w:rsidP="008412EC">
      <w:pPr>
        <w:pStyle w:val="ListParagraph"/>
        <w:numPr>
          <w:ilvl w:val="0"/>
          <w:numId w:val="30"/>
        </w:numPr>
        <w:rPr>
          <w:lang w:val="en-GB" w:eastAsia="en-US"/>
        </w:rPr>
      </w:pPr>
      <w:r w:rsidRPr="008412EC">
        <w:rPr>
          <w:lang w:val="en-GB" w:eastAsia="en-US"/>
        </w:rPr>
        <w:t xml:space="preserve">Get it scheduled as soon as possible, pick a date and time that you can make a routine, i.e. third </w:t>
      </w:r>
      <w:r w:rsidR="00E203A7" w:rsidRPr="008412EC">
        <w:rPr>
          <w:lang w:val="en-GB" w:eastAsia="en-US"/>
        </w:rPr>
        <w:t>Thursday</w:t>
      </w:r>
      <w:r w:rsidRPr="008412EC">
        <w:rPr>
          <w:lang w:val="en-GB" w:eastAsia="en-US"/>
        </w:rPr>
        <w:t xml:space="preserve"> of the month at 4pm.  </w:t>
      </w:r>
      <w:r w:rsidR="00E203A7">
        <w:rPr>
          <w:lang w:val="en-GB" w:eastAsia="en-US"/>
        </w:rPr>
        <w:t>Choose</w:t>
      </w:r>
      <w:r w:rsidRPr="008412EC">
        <w:rPr>
          <w:lang w:val="en-GB" w:eastAsia="en-US"/>
        </w:rPr>
        <w:t xml:space="preserve"> a</w:t>
      </w:r>
      <w:r w:rsidR="00E203A7">
        <w:rPr>
          <w:lang w:val="en-GB" w:eastAsia="en-US"/>
        </w:rPr>
        <w:t>n optimal</w:t>
      </w:r>
      <w:r w:rsidRPr="008412EC">
        <w:rPr>
          <w:lang w:val="en-GB" w:eastAsia="en-US"/>
        </w:rPr>
        <w:t xml:space="preserve"> time for group participation. </w:t>
      </w:r>
    </w:p>
    <w:p w14:paraId="62E4EF90" w14:textId="77777777" w:rsidR="00DB05AE" w:rsidRPr="008412EC" w:rsidRDefault="00DB05AE" w:rsidP="008412EC">
      <w:pPr>
        <w:pStyle w:val="ListParagraph"/>
        <w:numPr>
          <w:ilvl w:val="0"/>
          <w:numId w:val="30"/>
        </w:numPr>
        <w:rPr>
          <w:lang w:val="en-GB" w:eastAsia="en-US"/>
        </w:rPr>
      </w:pPr>
      <w:r w:rsidRPr="008412EC">
        <w:rPr>
          <w:lang w:val="en-GB" w:eastAsia="en-US"/>
        </w:rPr>
        <w:t>Book a room that has plenty of wall space and natural light (windows!). Make sure it’s big enough so you can have small group breakouts.</w:t>
      </w:r>
    </w:p>
    <w:p w14:paraId="03C74859" w14:textId="7E324CA7" w:rsidR="00DB05AE" w:rsidRPr="00F44DDE" w:rsidRDefault="00E203A7" w:rsidP="00F44DDE">
      <w:pPr>
        <w:pStyle w:val="ListParagraph"/>
        <w:numPr>
          <w:ilvl w:val="0"/>
          <w:numId w:val="30"/>
        </w:numPr>
        <w:rPr>
          <w:lang w:val="en-GB" w:eastAsia="en-US"/>
        </w:rPr>
      </w:pPr>
      <w:r>
        <w:rPr>
          <w:lang w:val="en-GB" w:eastAsia="en-US"/>
        </w:rPr>
        <w:t xml:space="preserve">For your first meeting </w:t>
      </w:r>
      <w:r w:rsidR="00956672">
        <w:rPr>
          <w:lang w:val="en-GB" w:eastAsia="en-US"/>
        </w:rPr>
        <w:t>c</w:t>
      </w:r>
      <w:bookmarkStart w:id="0" w:name="_GoBack"/>
      <w:bookmarkEnd w:id="0"/>
      <w:r w:rsidR="00DB05AE" w:rsidRPr="008412EC">
        <w:rPr>
          <w:lang w:val="en-GB" w:eastAsia="en-US"/>
        </w:rPr>
        <w:t xml:space="preserve">hoose a topic that got a lot of attention </w:t>
      </w:r>
      <w:r>
        <w:rPr>
          <w:lang w:val="en-GB" w:eastAsia="en-US"/>
        </w:rPr>
        <w:t>in Data Skills Scoping session</w:t>
      </w:r>
      <w:r w:rsidR="00DB05AE" w:rsidRPr="008412EC">
        <w:rPr>
          <w:lang w:val="en-GB" w:eastAsia="en-US"/>
        </w:rPr>
        <w:t>.</w:t>
      </w:r>
      <w:r w:rsidR="00DB05AE" w:rsidRPr="00F44DDE">
        <w:rPr>
          <w:lang w:val="en-GB" w:eastAsia="en-US"/>
        </w:rPr>
        <w:t xml:space="preserve"> </w:t>
      </w:r>
    </w:p>
    <w:p w14:paraId="0F2F3A6E" w14:textId="72C20F68" w:rsidR="00DB05AE" w:rsidRDefault="00DB05AE" w:rsidP="008412EC">
      <w:pPr>
        <w:pStyle w:val="ListParagraph"/>
        <w:numPr>
          <w:ilvl w:val="0"/>
          <w:numId w:val="30"/>
        </w:numPr>
        <w:rPr>
          <w:lang w:val="en-GB" w:eastAsia="en-US"/>
        </w:rPr>
      </w:pPr>
      <w:r w:rsidRPr="008412EC">
        <w:rPr>
          <w:lang w:val="en-GB" w:eastAsia="en-US"/>
        </w:rPr>
        <w:t xml:space="preserve">Always keep an ear out for emerging topics for future working groups. Look for opportunities to solve problems/challenges people may be having. </w:t>
      </w:r>
      <w:r w:rsidRPr="00E203A7">
        <w:rPr>
          <w:b/>
          <w:lang w:val="en-GB" w:eastAsia="en-US"/>
        </w:rPr>
        <w:t>Make the meeting as valuable as possible</w:t>
      </w:r>
      <w:r w:rsidRPr="008412EC">
        <w:rPr>
          <w:lang w:val="en-GB" w:eastAsia="en-US"/>
        </w:rPr>
        <w:t xml:space="preserve">. </w:t>
      </w:r>
    </w:p>
    <w:p w14:paraId="19D60B9C" w14:textId="79C78BE7" w:rsidR="00F44DDE" w:rsidRPr="008412EC" w:rsidRDefault="00F44DDE" w:rsidP="008412EC">
      <w:pPr>
        <w:pStyle w:val="ListParagraph"/>
        <w:numPr>
          <w:ilvl w:val="0"/>
          <w:numId w:val="30"/>
        </w:numPr>
        <w:rPr>
          <w:lang w:val="en-GB" w:eastAsia="en-US"/>
        </w:rPr>
      </w:pPr>
      <w:r>
        <w:rPr>
          <w:lang w:val="en-GB" w:eastAsia="en-US"/>
        </w:rPr>
        <w:t xml:space="preserve">Use a variety of interactive formats: discussions, </w:t>
      </w:r>
      <w:r w:rsidR="00E203A7">
        <w:rPr>
          <w:lang w:val="en-GB" w:eastAsia="en-US"/>
        </w:rPr>
        <w:t>demos,</w:t>
      </w:r>
      <w:r>
        <w:rPr>
          <w:lang w:val="en-GB" w:eastAsia="en-US"/>
        </w:rPr>
        <w:t xml:space="preserve"> hands-on</w:t>
      </w:r>
      <w:r w:rsidR="00E203A7">
        <w:rPr>
          <w:lang w:val="en-GB" w:eastAsia="en-US"/>
        </w:rPr>
        <w:t>, etc.</w:t>
      </w:r>
      <w:r>
        <w:rPr>
          <w:lang w:val="en-GB" w:eastAsia="en-US"/>
        </w:rPr>
        <w:t xml:space="preserve"> </w:t>
      </w:r>
    </w:p>
    <w:p w14:paraId="21E13500" w14:textId="77777777" w:rsidR="00DB05AE" w:rsidRPr="008412EC" w:rsidRDefault="00DB05AE" w:rsidP="008412EC">
      <w:pPr>
        <w:pStyle w:val="ListParagraph"/>
        <w:numPr>
          <w:ilvl w:val="0"/>
          <w:numId w:val="30"/>
        </w:numPr>
        <w:rPr>
          <w:lang w:val="en-GB" w:eastAsia="en-US"/>
        </w:rPr>
      </w:pPr>
      <w:r w:rsidRPr="008412EC">
        <w:rPr>
          <w:lang w:val="en-GB" w:eastAsia="en-US"/>
        </w:rPr>
        <w:t>If appropriate rotate team members to lead the working group meetings.</w:t>
      </w:r>
    </w:p>
    <w:p w14:paraId="57BB0CD4" w14:textId="39E171E1" w:rsidR="00DB05AE" w:rsidRPr="008412EC" w:rsidRDefault="00DB05AE" w:rsidP="008412EC">
      <w:pPr>
        <w:pStyle w:val="ListParagraph"/>
        <w:numPr>
          <w:ilvl w:val="0"/>
          <w:numId w:val="30"/>
        </w:numPr>
        <w:rPr>
          <w:lang w:val="en-GB" w:eastAsia="en-US"/>
        </w:rPr>
      </w:pPr>
      <w:r w:rsidRPr="008412EC">
        <w:rPr>
          <w:lang w:val="en-GB" w:eastAsia="en-US"/>
        </w:rPr>
        <w:t xml:space="preserve">Remind people via email one week ahead and </w:t>
      </w:r>
      <w:r w:rsidR="00E203A7">
        <w:rPr>
          <w:lang w:val="en-GB" w:eastAsia="en-US"/>
        </w:rPr>
        <w:t>one day ahead of the time.</w:t>
      </w:r>
    </w:p>
    <w:p w14:paraId="3DE7F3F6" w14:textId="145058F8" w:rsidR="00DB05AE" w:rsidRPr="008412EC" w:rsidRDefault="00DB05AE" w:rsidP="008412EC">
      <w:pPr>
        <w:pStyle w:val="ListParagraph"/>
        <w:numPr>
          <w:ilvl w:val="0"/>
          <w:numId w:val="30"/>
        </w:numPr>
        <w:rPr>
          <w:lang w:val="en-GB" w:eastAsia="en-US"/>
        </w:rPr>
      </w:pPr>
      <w:r w:rsidRPr="008412EC">
        <w:rPr>
          <w:lang w:val="en-GB" w:eastAsia="en-US"/>
        </w:rPr>
        <w:t>Document each meeting.  If you use flipcharts and post-it notes,</w:t>
      </w:r>
      <w:r w:rsidR="00E203A7">
        <w:rPr>
          <w:lang w:val="en-GB" w:eastAsia="en-US"/>
        </w:rPr>
        <w:t xml:space="preserve"> take pictures. </w:t>
      </w:r>
      <w:r w:rsidRPr="008412EC">
        <w:rPr>
          <w:lang w:val="en-GB" w:eastAsia="en-US"/>
        </w:rPr>
        <w:t>Always transcribe and distribute notes afterwards</w:t>
      </w:r>
    </w:p>
    <w:p w14:paraId="06870122" w14:textId="05D1A2F3" w:rsidR="00DB05AE" w:rsidRPr="00DB05AE" w:rsidRDefault="00DB05AE" w:rsidP="008412EC">
      <w:pPr>
        <w:pStyle w:val="exercisehead"/>
        <w:rPr>
          <w:rFonts w:ascii="Times New Roman" w:hAnsi="Times New Roman" w:cs="Times New Roman"/>
          <w:sz w:val="24"/>
          <w:lang w:eastAsia="en-US"/>
        </w:rPr>
      </w:pPr>
      <w:r w:rsidRPr="00DB05AE">
        <w:rPr>
          <w:lang w:eastAsia="en-US"/>
        </w:rPr>
        <w:br/>
        <w:t>Ea</w:t>
      </w:r>
      <w:r w:rsidR="00F44DDE">
        <w:rPr>
          <w:lang w:eastAsia="en-US"/>
        </w:rPr>
        <w:t>ch meeting should have</w:t>
      </w:r>
    </w:p>
    <w:p w14:paraId="044323E3" w14:textId="6017B12C" w:rsidR="00DB05AE" w:rsidRPr="008412EC" w:rsidRDefault="00A476A7" w:rsidP="008412EC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>
        <w:rPr>
          <w:rFonts w:eastAsia="Times New Roman" w:cs="Arial"/>
          <w:color w:val="000000"/>
          <w:szCs w:val="22"/>
          <w:lang w:val="en-GB" w:eastAsia="en-US"/>
        </w:rPr>
        <w:t>Topic and goal: (e.g.</w:t>
      </w:r>
      <w:r w:rsidR="00DB05AE" w:rsidRPr="008412EC">
        <w:rPr>
          <w:rFonts w:eastAsia="Times New Roman" w:cs="Arial"/>
          <w:color w:val="000000"/>
          <w:szCs w:val="22"/>
          <w:lang w:val="en-GB" w:eastAsia="en-US"/>
        </w:rPr>
        <w:t>, we will build our critical thinking skills on data visualisations)</w:t>
      </w:r>
    </w:p>
    <w:p w14:paraId="1EC4673A" w14:textId="257EE05D" w:rsidR="00DB05AE" w:rsidRPr="00A476A7" w:rsidRDefault="00A476A7" w:rsidP="00A476A7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>
        <w:rPr>
          <w:rFonts w:eastAsia="Times New Roman" w:cs="Arial"/>
          <w:color w:val="000000"/>
          <w:szCs w:val="22"/>
          <w:lang w:val="en-GB" w:eastAsia="en-US"/>
        </w:rPr>
        <w:t>A scheduled time</w:t>
      </w:r>
      <w:r w:rsidRPr="00A476A7">
        <w:rPr>
          <w:rFonts w:eastAsia="Times New Roman" w:cs="Arial"/>
          <w:color w:val="000000"/>
          <w:szCs w:val="22"/>
          <w:lang w:val="en-GB" w:eastAsia="en-US"/>
        </w:rPr>
        <w:t>, remember to start and finish on time!</w:t>
      </w:r>
    </w:p>
    <w:p w14:paraId="6FB8D28A" w14:textId="77777777" w:rsidR="00DB05AE" w:rsidRPr="008412EC" w:rsidRDefault="00DB05AE" w:rsidP="008412EC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8412EC">
        <w:rPr>
          <w:rFonts w:eastAsia="Times New Roman" w:cs="Arial"/>
          <w:color w:val="000000"/>
          <w:szCs w:val="22"/>
          <w:lang w:val="en-GB" w:eastAsia="en-US"/>
        </w:rPr>
        <w:t>Location: (A nice space big enough for your group to have small group breakouts)</w:t>
      </w:r>
    </w:p>
    <w:p w14:paraId="2071FA5C" w14:textId="1B54CAC2" w:rsidR="00DB05AE" w:rsidRPr="008412EC" w:rsidRDefault="00F44DDE" w:rsidP="008412EC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>
        <w:rPr>
          <w:rFonts w:eastAsia="Times New Roman" w:cs="Arial"/>
          <w:color w:val="000000"/>
          <w:szCs w:val="22"/>
          <w:lang w:val="en-GB" w:eastAsia="en-US"/>
        </w:rPr>
        <w:t>A l</w:t>
      </w:r>
      <w:r w:rsidR="00DB05AE" w:rsidRPr="008412EC">
        <w:rPr>
          <w:rFonts w:eastAsia="Times New Roman" w:cs="Arial"/>
          <w:color w:val="000000"/>
          <w:szCs w:val="22"/>
          <w:lang w:val="en-GB" w:eastAsia="en-US"/>
        </w:rPr>
        <w:t>ead</w:t>
      </w:r>
      <w:r>
        <w:rPr>
          <w:rFonts w:eastAsia="Times New Roman" w:cs="Arial"/>
          <w:color w:val="000000"/>
          <w:szCs w:val="22"/>
          <w:lang w:val="en-GB" w:eastAsia="en-US"/>
        </w:rPr>
        <w:t xml:space="preserve">, rotate team members for this role to help build expertise and confidence. Use it as a way to develop ambassadors, data advocates and the data active. </w:t>
      </w:r>
    </w:p>
    <w:p w14:paraId="4F9E6992" w14:textId="25DF7CE6" w:rsidR="00DB05AE" w:rsidRPr="008412EC" w:rsidRDefault="00DB05AE" w:rsidP="008412EC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8412EC">
        <w:rPr>
          <w:rFonts w:eastAsia="Times New Roman" w:cs="Arial"/>
          <w:color w:val="000000"/>
          <w:szCs w:val="22"/>
          <w:lang w:val="en-GB" w:eastAsia="en-US"/>
        </w:rPr>
        <w:t>A note-taker/</w:t>
      </w:r>
      <w:r w:rsidR="00A476A7" w:rsidRPr="008412EC">
        <w:rPr>
          <w:rFonts w:eastAsia="Times New Roman" w:cs="Arial"/>
          <w:color w:val="000000"/>
          <w:szCs w:val="22"/>
          <w:lang w:val="en-GB" w:eastAsia="en-US"/>
        </w:rPr>
        <w:t>documenter</w:t>
      </w:r>
      <w:r w:rsidRPr="008412EC">
        <w:rPr>
          <w:rFonts w:eastAsia="Times New Roman" w:cs="Arial"/>
          <w:color w:val="000000"/>
          <w:szCs w:val="22"/>
          <w:lang w:val="en-GB" w:eastAsia="en-US"/>
        </w:rPr>
        <w:t>: (rotate members)</w:t>
      </w:r>
    </w:p>
    <w:p w14:paraId="0B44F131" w14:textId="77777777" w:rsidR="00DB05AE" w:rsidRPr="008412EC" w:rsidRDefault="00DB05AE" w:rsidP="008412EC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8412EC">
        <w:rPr>
          <w:rFonts w:eastAsia="Times New Roman" w:cs="Arial"/>
          <w:color w:val="000000"/>
          <w:szCs w:val="22"/>
          <w:lang w:val="en-GB" w:eastAsia="en-US"/>
        </w:rPr>
        <w:t xml:space="preserve">Supplies: Flipchart paper, post-it notes, markers, any visual aids or projector/screen if appropriate. </w:t>
      </w:r>
    </w:p>
    <w:p w14:paraId="6EE58E89" w14:textId="7AC636FD" w:rsidR="00DB05AE" w:rsidRPr="008412EC" w:rsidRDefault="00DB05AE" w:rsidP="008412EC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8412EC">
        <w:rPr>
          <w:rFonts w:eastAsia="Times New Roman" w:cs="Arial"/>
          <w:color w:val="000000"/>
          <w:szCs w:val="22"/>
          <w:lang w:val="en-GB" w:eastAsia="en-US"/>
        </w:rPr>
        <w:t>A session plan</w:t>
      </w:r>
      <w:r w:rsidR="00925A68">
        <w:rPr>
          <w:rFonts w:eastAsia="Times New Roman" w:cs="Arial"/>
          <w:color w:val="000000"/>
          <w:szCs w:val="22"/>
          <w:lang w:val="en-GB" w:eastAsia="en-US"/>
        </w:rPr>
        <w:t xml:space="preserve">, remember to use a variety of formats, but here’s an example. </w:t>
      </w:r>
    </w:p>
    <w:p w14:paraId="7799FE46" w14:textId="77777777" w:rsidR="00DB05AE" w:rsidRPr="00DB05AE" w:rsidRDefault="00DB05AE" w:rsidP="00DB05AE">
      <w:pPr>
        <w:numPr>
          <w:ilvl w:val="0"/>
          <w:numId w:val="29"/>
        </w:numPr>
        <w:spacing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>A brief introduction to the topic, and a quick go-round asking participants to say one sentence on what they want to know about the topic (why did they come?)</w:t>
      </w:r>
    </w:p>
    <w:p w14:paraId="69BCC1D5" w14:textId="77777777" w:rsidR="00DB05AE" w:rsidRPr="00DB05AE" w:rsidRDefault="00DB05AE" w:rsidP="00DB05AE">
      <w:pPr>
        <w:numPr>
          <w:ilvl w:val="0"/>
          <w:numId w:val="29"/>
        </w:numPr>
        <w:spacing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>Get people to break into pairs to discuss their challenges on the issue and ask them to generate post-it notes with their challenges on them.</w:t>
      </w:r>
    </w:p>
    <w:p w14:paraId="0964F2B5" w14:textId="77777777" w:rsidR="00DB05AE" w:rsidRPr="00DB05AE" w:rsidRDefault="00DB05AE" w:rsidP="00DB05AE">
      <w:pPr>
        <w:numPr>
          <w:ilvl w:val="0"/>
          <w:numId w:val="29"/>
        </w:numPr>
        <w:spacing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>Present a relevant case study on the topic. If someone on the team has indepth experience in the topic, get them to present for five to 10 minutes</w:t>
      </w:r>
    </w:p>
    <w:p w14:paraId="00BFB391" w14:textId="77777777" w:rsidR="00DB05AE" w:rsidRPr="00DB05AE" w:rsidRDefault="00DB05AE" w:rsidP="00DB05AE">
      <w:pPr>
        <w:numPr>
          <w:ilvl w:val="0"/>
          <w:numId w:val="29"/>
        </w:numPr>
        <w:spacing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>Allow for questions and answers</w:t>
      </w:r>
    </w:p>
    <w:p w14:paraId="555882CA" w14:textId="77777777" w:rsidR="00DB05AE" w:rsidRPr="00DB05AE" w:rsidRDefault="00DB05AE" w:rsidP="00DB05AE">
      <w:pPr>
        <w:numPr>
          <w:ilvl w:val="0"/>
          <w:numId w:val="29"/>
        </w:numPr>
        <w:spacing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>Ask the group if they have any resources they have seen or found valuable on the topic and create a list on flipchart paper with responses.</w:t>
      </w:r>
    </w:p>
    <w:p w14:paraId="3F9E534E" w14:textId="1D472434" w:rsidR="00DB05AE" w:rsidRPr="00DB05AE" w:rsidRDefault="00A476A7" w:rsidP="00DB05AE">
      <w:pPr>
        <w:numPr>
          <w:ilvl w:val="0"/>
          <w:numId w:val="29"/>
        </w:numPr>
        <w:spacing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>Wrap-up</w:t>
      </w:r>
      <w:r w:rsidR="00DB05AE" w:rsidRPr="00DB05AE">
        <w:rPr>
          <w:rFonts w:eastAsia="Times New Roman" w:cs="Arial"/>
          <w:color w:val="000000"/>
          <w:szCs w:val="22"/>
          <w:lang w:val="en-GB" w:eastAsia="en-US"/>
        </w:rPr>
        <w:t xml:space="preserve"> by asking the group </w:t>
      </w:r>
      <w:r>
        <w:rPr>
          <w:rFonts w:eastAsia="Times New Roman" w:cs="Arial"/>
          <w:color w:val="000000"/>
          <w:szCs w:val="22"/>
          <w:lang w:val="en-GB" w:eastAsia="en-US"/>
        </w:rPr>
        <w:t>if they had any aha</w:t>
      </w:r>
      <w:r w:rsidR="00DB05AE" w:rsidRPr="00DB05AE">
        <w:rPr>
          <w:rFonts w:eastAsia="Times New Roman" w:cs="Arial"/>
          <w:color w:val="000000"/>
          <w:szCs w:val="22"/>
          <w:lang w:val="en-GB" w:eastAsia="en-US"/>
        </w:rPr>
        <w:t xml:space="preserve">s or takeaway learnings from the meeting.  Also, ask if there are any relevant next steps/action items individuals or the group may need to take. </w:t>
      </w:r>
    </w:p>
    <w:p w14:paraId="37EEA70F" w14:textId="1EA46EAF" w:rsidR="00DB05AE" w:rsidRPr="00DB05AE" w:rsidRDefault="00DB05AE" w:rsidP="00DB05AE">
      <w:pPr>
        <w:numPr>
          <w:ilvl w:val="0"/>
          <w:numId w:val="29"/>
        </w:numPr>
        <w:spacing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 xml:space="preserve">Ask for ideas for </w:t>
      </w:r>
      <w:r w:rsidR="00A476A7">
        <w:rPr>
          <w:rFonts w:eastAsia="Times New Roman" w:cs="Arial"/>
          <w:color w:val="000000"/>
          <w:szCs w:val="22"/>
          <w:lang w:val="en-GB" w:eastAsia="en-US"/>
        </w:rPr>
        <w:t xml:space="preserve">a topic and a volunteer to lead </w:t>
      </w:r>
      <w:r w:rsidRPr="00DB05AE">
        <w:rPr>
          <w:rFonts w:eastAsia="Times New Roman" w:cs="Arial"/>
          <w:color w:val="000000"/>
          <w:szCs w:val="22"/>
          <w:lang w:val="en-GB" w:eastAsia="en-US"/>
        </w:rPr>
        <w:t>the next</w:t>
      </w:r>
      <w:r w:rsidR="00A476A7">
        <w:rPr>
          <w:rFonts w:eastAsia="Times New Roman" w:cs="Arial"/>
          <w:color w:val="000000"/>
          <w:szCs w:val="22"/>
          <w:lang w:val="en-GB" w:eastAsia="en-US"/>
        </w:rPr>
        <w:t xml:space="preserve"> meeting</w:t>
      </w:r>
      <w:r w:rsidRPr="00DB05AE">
        <w:rPr>
          <w:rFonts w:eastAsia="Times New Roman" w:cs="Arial"/>
          <w:color w:val="000000"/>
          <w:szCs w:val="22"/>
          <w:lang w:val="en-GB" w:eastAsia="en-US"/>
        </w:rPr>
        <w:t>.</w:t>
      </w:r>
    </w:p>
    <w:p w14:paraId="598BCE7A" w14:textId="77777777" w:rsidR="00DB05AE" w:rsidRPr="00DB05AE" w:rsidRDefault="00DB05AE" w:rsidP="00DB05AE">
      <w:p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</w:p>
    <w:p w14:paraId="4F1A8E1B" w14:textId="418A1C45" w:rsidR="004C7683" w:rsidRPr="00925A68" w:rsidRDefault="00DB05AE" w:rsidP="00925A68">
      <w:p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DB05AE">
        <w:rPr>
          <w:rFonts w:eastAsia="Times New Roman" w:cs="Arial"/>
          <w:color w:val="000000"/>
          <w:szCs w:val="22"/>
          <w:lang w:val="en-GB" w:eastAsia="en-US"/>
        </w:rPr>
        <w:t xml:space="preserve">Follow-up with an email with reminders of </w:t>
      </w:r>
      <w:r w:rsidR="00E203A7">
        <w:rPr>
          <w:rFonts w:eastAsia="Times New Roman" w:cs="Arial"/>
          <w:color w:val="000000"/>
          <w:szCs w:val="22"/>
          <w:lang w:val="en-GB" w:eastAsia="en-US"/>
        </w:rPr>
        <w:t xml:space="preserve">next steps/action items, notes </w:t>
      </w:r>
      <w:r w:rsidRPr="00DB05AE">
        <w:rPr>
          <w:rFonts w:eastAsia="Times New Roman" w:cs="Arial"/>
          <w:color w:val="000000"/>
          <w:szCs w:val="22"/>
          <w:lang w:val="en-GB" w:eastAsia="en-US"/>
        </w:rPr>
        <w:t>in</w:t>
      </w:r>
      <w:r w:rsidR="00E203A7">
        <w:rPr>
          <w:rFonts w:eastAsia="Times New Roman" w:cs="Arial"/>
          <w:color w:val="000000"/>
          <w:szCs w:val="22"/>
          <w:lang w:val="en-GB" w:eastAsia="en-US"/>
        </w:rPr>
        <w:t xml:space="preserve">cluding any relevant resources, </w:t>
      </w:r>
      <w:r w:rsidRPr="00DB05AE">
        <w:rPr>
          <w:rFonts w:eastAsia="Times New Roman" w:cs="Arial"/>
          <w:color w:val="000000"/>
          <w:szCs w:val="22"/>
          <w:lang w:val="en-GB" w:eastAsia="en-US"/>
        </w:rPr>
        <w:t>and the time and topic of the next meeting.</w:t>
      </w:r>
    </w:p>
    <w:sectPr w:rsidR="004C7683" w:rsidRPr="00925A68" w:rsidSect="00806E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1134" w:bottom="1135" w:left="1134" w:header="0" w:footer="38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A2185" w14:textId="77777777" w:rsidR="009D3352" w:rsidRDefault="009D3352" w:rsidP="00FA154E">
      <w:r>
        <w:separator/>
      </w:r>
    </w:p>
    <w:p w14:paraId="5294A8FB" w14:textId="77777777" w:rsidR="009D3352" w:rsidRDefault="009D3352"/>
  </w:endnote>
  <w:endnote w:type="continuationSeparator" w:id="0">
    <w:p w14:paraId="6B9E5A63" w14:textId="77777777" w:rsidR="009D3352" w:rsidRDefault="009D3352" w:rsidP="00FA154E">
      <w:r>
        <w:continuationSeparator/>
      </w:r>
    </w:p>
    <w:p w14:paraId="34FE8924" w14:textId="77777777" w:rsidR="009D3352" w:rsidRDefault="009D3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1D53C4" w:rsidRPr="00BE5695" w14:paraId="617398E6" w14:textId="77777777" w:rsidTr="00494ABD">
      <w:tc>
        <w:tcPr>
          <w:tcW w:w="360" w:type="dxa"/>
          <w:shd w:val="clear" w:color="auto" w:fill="DBE5F1" w:themeFill="accent1" w:themeFillTint="33"/>
        </w:tcPr>
        <w:p w14:paraId="62EBDCF9" w14:textId="77777777" w:rsidR="001D53C4" w:rsidRPr="00BE5695" w:rsidRDefault="001D53C4" w:rsidP="00494ABD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  <w:sz w:val="24"/>
            </w:rPr>
            <w:fldChar w:fldCharType="begin"/>
          </w:r>
          <w:r w:rsidRPr="00BE5695">
            <w:rPr>
              <w:rFonts w:ascii="Calibri" w:hAnsi="Calibri"/>
              <w:b/>
              <w:sz w:val="24"/>
              <w:szCs w:val="24"/>
            </w:rPr>
            <w:instrText xml:space="preserve"> PAGE   \* MERGEFORMAT </w:instrText>
          </w:r>
          <w:r w:rsidRPr="00BE5695">
            <w:rPr>
              <w:rFonts w:ascii="Calibri" w:hAnsi="Calibri"/>
              <w:b/>
              <w:sz w:val="24"/>
            </w:rPr>
            <w:fldChar w:fldCharType="separate"/>
          </w:r>
          <w:r>
            <w:rPr>
              <w:rFonts w:ascii="Calibri" w:hAnsi="Calibri"/>
              <w:b/>
              <w:noProof/>
              <w:sz w:val="24"/>
              <w:szCs w:val="24"/>
            </w:rPr>
            <w:t>1</w:t>
          </w:r>
          <w:r w:rsidRPr="00BE5695">
            <w:rPr>
              <w:rFonts w:ascii="Calibri" w:hAnsi="Calibri"/>
              <w:b/>
              <w:sz w:val="24"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14:paraId="0D892596" w14:textId="77777777" w:rsidR="001D53C4" w:rsidRPr="00BE5695" w:rsidRDefault="009D3352" w:rsidP="00494ABD">
          <w:pPr>
            <w:rPr>
              <w:rFonts w:ascii="Calibri" w:eastAsiaTheme="majorEastAsia" w:hAnsi="Calibri" w:cstheme="majorBidi"/>
              <w:b/>
              <w:sz w:val="24"/>
              <w:szCs w:val="24"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sz w:val="24"/>
                <w:bdr w:val="single" w:sz="4" w:space="0" w:color="FFFFFF" w:themeColor="background1"/>
              </w:rPr>
              <w:alias w:val="Title"/>
              <w:id w:val="175614342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1D53C4" w:rsidRPr="00BE5695">
                <w:rPr>
                  <w:rFonts w:ascii="Calibri" w:eastAsiaTheme="majorEastAsia" w:hAnsi="Calibri" w:cstheme="majorBidi"/>
                  <w:b/>
                  <w:sz w:val="24"/>
                  <w:szCs w:val="24"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14:paraId="2ABD8C3E" w14:textId="77777777" w:rsidR="001D53C4" w:rsidRDefault="001D53C4" w:rsidP="00734513">
    <w:pPr>
      <w:pStyle w:val="Footer"/>
      <w:ind w:right="360"/>
    </w:pPr>
  </w:p>
  <w:p w14:paraId="44B9F473" w14:textId="77777777" w:rsidR="001D53C4" w:rsidRDefault="001D53C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ABA47" w14:textId="77777777" w:rsidR="001D53C4" w:rsidRDefault="001D53C4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35DF">
      <w:rPr>
        <w:rStyle w:val="PageNumber"/>
        <w:noProof/>
      </w:rPr>
      <w:t>2</w:t>
    </w:r>
    <w:r>
      <w:rPr>
        <w:rStyle w:val="PageNumber"/>
      </w:rPr>
      <w:fldChar w:fldCharType="end"/>
    </w:r>
  </w:p>
  <w:p w14:paraId="1A59152E" w14:textId="77777777" w:rsidR="001D53C4" w:rsidRDefault="001D53C4" w:rsidP="00734513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4AAC6516" wp14:editId="52AEC7D8">
          <wp:simplePos x="0" y="0"/>
          <wp:positionH relativeFrom="column">
            <wp:posOffset>-423</wp:posOffset>
          </wp:positionH>
          <wp:positionV relativeFrom="paragraph">
            <wp:posOffset>-86783</wp:posOffset>
          </wp:positionV>
          <wp:extent cx="2160905" cy="21907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8E41F4" w14:textId="77777777" w:rsidR="001D53C4" w:rsidRDefault="001D53C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B7CCC" w14:textId="77777777" w:rsidR="008412EC" w:rsidRDefault="00841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2D3CC" w14:textId="77777777" w:rsidR="009D3352" w:rsidRDefault="009D3352" w:rsidP="00FA154E">
      <w:r>
        <w:separator/>
      </w:r>
    </w:p>
    <w:p w14:paraId="6F83E863" w14:textId="77777777" w:rsidR="009D3352" w:rsidRDefault="009D3352"/>
  </w:footnote>
  <w:footnote w:type="continuationSeparator" w:id="0">
    <w:p w14:paraId="1C96E2EC" w14:textId="77777777" w:rsidR="009D3352" w:rsidRDefault="009D3352" w:rsidP="00FA154E">
      <w:r>
        <w:continuationSeparator/>
      </w:r>
    </w:p>
    <w:p w14:paraId="638C3EEA" w14:textId="77777777" w:rsidR="009D3352" w:rsidRDefault="009D33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498CC" w14:textId="77777777" w:rsidR="008412EC" w:rsidRDefault="008412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CE4EE" w14:textId="77777777" w:rsidR="001D53C4" w:rsidRDefault="001D53C4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1C072EDE" w14:textId="77777777" w:rsidR="001D53C4" w:rsidRPr="00FA154E" w:rsidRDefault="001D53C4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</w:t>
    </w:r>
    <w:r w:rsidR="008412EC">
      <w:rPr>
        <w:caps/>
        <w:color w:val="595959" w:themeColor="text1" w:themeTint="A6"/>
        <w:sz w:val="18"/>
        <w:szCs w:val="18"/>
      </w:rPr>
      <w:t xml:space="preserve">DATA PLAYBOOK: </w:t>
    </w:r>
    <w:r>
      <w:rPr>
        <w:caps/>
        <w:color w:val="595959" w:themeColor="text1" w:themeTint="A6"/>
        <w:sz w:val="18"/>
        <w:szCs w:val="18"/>
      </w:rPr>
      <w:t>session</w:t>
    </w:r>
    <w:r w:rsidR="008412EC">
      <w:rPr>
        <w:caps/>
        <w:color w:val="595959" w:themeColor="text1" w:themeTint="A6"/>
        <w:sz w:val="18"/>
        <w:szCs w:val="18"/>
      </w:rPr>
      <w:t xml:space="preserve"> PLAN 2</w:t>
    </w:r>
  </w:p>
  <w:p w14:paraId="5A9DBB29" w14:textId="77777777" w:rsidR="001D53C4" w:rsidRDefault="001D53C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648C4" w14:textId="77777777" w:rsidR="008412EC" w:rsidRDefault="008412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7F2F0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17965"/>
    <w:multiLevelType w:val="multilevel"/>
    <w:tmpl w:val="F47E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C6C71"/>
    <w:multiLevelType w:val="hybridMultilevel"/>
    <w:tmpl w:val="E578AC8C"/>
    <w:lvl w:ilvl="0" w:tplc="040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3" w15:restartNumberingAfterBreak="0">
    <w:nsid w:val="124F245F"/>
    <w:multiLevelType w:val="multilevel"/>
    <w:tmpl w:val="322C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15055D"/>
    <w:multiLevelType w:val="multilevel"/>
    <w:tmpl w:val="026A13F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AB71FC"/>
    <w:multiLevelType w:val="multilevel"/>
    <w:tmpl w:val="218E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CA206B"/>
    <w:multiLevelType w:val="multilevel"/>
    <w:tmpl w:val="C63C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86259"/>
    <w:multiLevelType w:val="multilevel"/>
    <w:tmpl w:val="7E90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D6C328A"/>
    <w:multiLevelType w:val="multilevel"/>
    <w:tmpl w:val="2432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D615A5"/>
    <w:multiLevelType w:val="multilevel"/>
    <w:tmpl w:val="2798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A36894"/>
    <w:multiLevelType w:val="multilevel"/>
    <w:tmpl w:val="757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05C2C"/>
    <w:multiLevelType w:val="multilevel"/>
    <w:tmpl w:val="9414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A301DE"/>
    <w:multiLevelType w:val="multilevel"/>
    <w:tmpl w:val="BE44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DB677C"/>
    <w:multiLevelType w:val="multilevel"/>
    <w:tmpl w:val="8A2E9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B2589A"/>
    <w:multiLevelType w:val="multilevel"/>
    <w:tmpl w:val="BCBE3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DB70C5"/>
    <w:multiLevelType w:val="multilevel"/>
    <w:tmpl w:val="F506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171479"/>
    <w:multiLevelType w:val="multilevel"/>
    <w:tmpl w:val="3392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906E0E"/>
    <w:multiLevelType w:val="multilevel"/>
    <w:tmpl w:val="ABB6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85588"/>
    <w:multiLevelType w:val="hybridMultilevel"/>
    <w:tmpl w:val="0CD6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01AF"/>
    <w:multiLevelType w:val="multilevel"/>
    <w:tmpl w:val="9026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C7550"/>
    <w:multiLevelType w:val="multilevel"/>
    <w:tmpl w:val="A334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440A67"/>
    <w:multiLevelType w:val="multilevel"/>
    <w:tmpl w:val="026A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06F63"/>
    <w:multiLevelType w:val="multilevel"/>
    <w:tmpl w:val="04523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4D1BA6"/>
    <w:multiLevelType w:val="multilevel"/>
    <w:tmpl w:val="BD34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A447AC"/>
    <w:multiLevelType w:val="multilevel"/>
    <w:tmpl w:val="87AC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5F1DC2"/>
    <w:multiLevelType w:val="multilevel"/>
    <w:tmpl w:val="BC56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AD5067"/>
    <w:multiLevelType w:val="multilevel"/>
    <w:tmpl w:val="ADD2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3509AC"/>
    <w:multiLevelType w:val="multilevel"/>
    <w:tmpl w:val="9180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174036"/>
    <w:multiLevelType w:val="multilevel"/>
    <w:tmpl w:val="46EC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24"/>
  </w:num>
  <w:num w:numId="11">
    <w:abstractNumId w:val="15"/>
  </w:num>
  <w:num w:numId="12">
    <w:abstractNumId w:val="1"/>
  </w:num>
  <w:num w:numId="13">
    <w:abstractNumId w:val="11"/>
  </w:num>
  <w:num w:numId="14">
    <w:abstractNumId w:val="13"/>
  </w:num>
  <w:num w:numId="15">
    <w:abstractNumId w:val="28"/>
  </w:num>
  <w:num w:numId="16">
    <w:abstractNumId w:val="21"/>
  </w:num>
  <w:num w:numId="17">
    <w:abstractNumId w:val="30"/>
  </w:num>
  <w:num w:numId="18">
    <w:abstractNumId w:val="9"/>
  </w:num>
  <w:num w:numId="19">
    <w:abstractNumId w:val="27"/>
  </w:num>
  <w:num w:numId="20">
    <w:abstractNumId w:val="29"/>
  </w:num>
  <w:num w:numId="21">
    <w:abstractNumId w:val="17"/>
  </w:num>
  <w:num w:numId="22">
    <w:abstractNumId w:val="7"/>
  </w:num>
  <w:num w:numId="23">
    <w:abstractNumId w:val="6"/>
  </w:num>
  <w:num w:numId="24">
    <w:abstractNumId w:val="14"/>
  </w:num>
  <w:num w:numId="25">
    <w:abstractNumId w:val="12"/>
  </w:num>
  <w:num w:numId="26">
    <w:abstractNumId w:val="25"/>
  </w:num>
  <w:num w:numId="27">
    <w:abstractNumId w:val="0"/>
  </w:num>
  <w:num w:numId="28">
    <w:abstractNumId w:val="20"/>
  </w:num>
  <w:num w:numId="29">
    <w:abstractNumId w:val="4"/>
  </w:num>
  <w:num w:numId="30">
    <w:abstractNumId w:val="19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defaultTabStop w:val="9639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5AE"/>
    <w:rsid w:val="000155DC"/>
    <w:rsid w:val="00060778"/>
    <w:rsid w:val="000673B8"/>
    <w:rsid w:val="00070DEB"/>
    <w:rsid w:val="0008165E"/>
    <w:rsid w:val="00082D30"/>
    <w:rsid w:val="000D3468"/>
    <w:rsid w:val="001030D2"/>
    <w:rsid w:val="00126A85"/>
    <w:rsid w:val="0016646E"/>
    <w:rsid w:val="001A2C70"/>
    <w:rsid w:val="001C4B69"/>
    <w:rsid w:val="001C6605"/>
    <w:rsid w:val="001D53C4"/>
    <w:rsid w:val="0024620E"/>
    <w:rsid w:val="0025304C"/>
    <w:rsid w:val="00255E5F"/>
    <w:rsid w:val="00310114"/>
    <w:rsid w:val="003705B5"/>
    <w:rsid w:val="003961C0"/>
    <w:rsid w:val="003A0BF0"/>
    <w:rsid w:val="003A396E"/>
    <w:rsid w:val="003C3BF1"/>
    <w:rsid w:val="003C4CAC"/>
    <w:rsid w:val="003D0C13"/>
    <w:rsid w:val="003D3249"/>
    <w:rsid w:val="003F77E3"/>
    <w:rsid w:val="0044315E"/>
    <w:rsid w:val="00494ABD"/>
    <w:rsid w:val="004B35DF"/>
    <w:rsid w:val="004C0D25"/>
    <w:rsid w:val="004C7683"/>
    <w:rsid w:val="00577709"/>
    <w:rsid w:val="005E1AE3"/>
    <w:rsid w:val="0061748E"/>
    <w:rsid w:val="00630C85"/>
    <w:rsid w:val="0065024C"/>
    <w:rsid w:val="006A3401"/>
    <w:rsid w:val="006A7AD5"/>
    <w:rsid w:val="006B3EE9"/>
    <w:rsid w:val="006B78E1"/>
    <w:rsid w:val="006C70A1"/>
    <w:rsid w:val="006E1E95"/>
    <w:rsid w:val="006E76AF"/>
    <w:rsid w:val="007056E3"/>
    <w:rsid w:val="00710424"/>
    <w:rsid w:val="00734513"/>
    <w:rsid w:val="007A191F"/>
    <w:rsid w:val="007A3E24"/>
    <w:rsid w:val="007C6690"/>
    <w:rsid w:val="007D44D4"/>
    <w:rsid w:val="007E5259"/>
    <w:rsid w:val="007F11E6"/>
    <w:rsid w:val="00802A9D"/>
    <w:rsid w:val="00806EE4"/>
    <w:rsid w:val="008156B8"/>
    <w:rsid w:val="00830A1C"/>
    <w:rsid w:val="008412EC"/>
    <w:rsid w:val="00854871"/>
    <w:rsid w:val="00864AD6"/>
    <w:rsid w:val="00883100"/>
    <w:rsid w:val="00925A68"/>
    <w:rsid w:val="009563A2"/>
    <w:rsid w:val="00956672"/>
    <w:rsid w:val="009D3352"/>
    <w:rsid w:val="009F15B3"/>
    <w:rsid w:val="009F1C11"/>
    <w:rsid w:val="00A05921"/>
    <w:rsid w:val="00A14EFF"/>
    <w:rsid w:val="00A15B02"/>
    <w:rsid w:val="00A27B46"/>
    <w:rsid w:val="00A476A7"/>
    <w:rsid w:val="00AA648A"/>
    <w:rsid w:val="00AE5212"/>
    <w:rsid w:val="00AE6DB9"/>
    <w:rsid w:val="00B146F5"/>
    <w:rsid w:val="00B46A67"/>
    <w:rsid w:val="00BB4BA5"/>
    <w:rsid w:val="00BD507A"/>
    <w:rsid w:val="00C177D7"/>
    <w:rsid w:val="00C75CFE"/>
    <w:rsid w:val="00CB5B5E"/>
    <w:rsid w:val="00CC0B56"/>
    <w:rsid w:val="00CE7DD1"/>
    <w:rsid w:val="00D25C9C"/>
    <w:rsid w:val="00D35E93"/>
    <w:rsid w:val="00D66866"/>
    <w:rsid w:val="00D77E2D"/>
    <w:rsid w:val="00DB05AE"/>
    <w:rsid w:val="00DD6003"/>
    <w:rsid w:val="00E03026"/>
    <w:rsid w:val="00E203A7"/>
    <w:rsid w:val="00E576D3"/>
    <w:rsid w:val="00E76067"/>
    <w:rsid w:val="00E84B8A"/>
    <w:rsid w:val="00EC2062"/>
    <w:rsid w:val="00ED1E9C"/>
    <w:rsid w:val="00EE7A89"/>
    <w:rsid w:val="00F12455"/>
    <w:rsid w:val="00F13F85"/>
    <w:rsid w:val="00F44DDE"/>
    <w:rsid w:val="00F50478"/>
    <w:rsid w:val="00F67F60"/>
    <w:rsid w:val="00FA154E"/>
    <w:rsid w:val="00FB4A23"/>
    <w:rsid w:val="00FB6782"/>
    <w:rsid w:val="00FE35D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9EC0FB"/>
  <w15:docId w15:val="{2E5D09FE-8C4C-754C-9892-63042AE34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11E6"/>
    <w:pPr>
      <w:spacing w:after="0" w:line="280" w:lineRule="exact"/>
    </w:pPr>
    <w:rPr>
      <w:rFonts w:ascii="Arial" w:hAnsi="Arial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7D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link w:val="head1Char"/>
    <w:qFormat/>
    <w:rsid w:val="00806EE4"/>
    <w:pPr>
      <w:tabs>
        <w:tab w:val="left" w:pos="300"/>
        <w:tab w:val="left" w:pos="1360"/>
        <w:tab w:val="left" w:pos="2820"/>
      </w:tabs>
      <w:suppressAutoHyphens/>
      <w:spacing w:line="480" w:lineRule="exact"/>
      <w:outlineLvl w:val="0"/>
    </w:pPr>
    <w:rPr>
      <w:rFonts w:ascii="Arial" w:hAnsi="Arial" w:cs="BellMT"/>
      <w:color w:val="595959" w:themeColor="text1" w:themeTint="A6"/>
      <w:spacing w:val="-1"/>
      <w:sz w:val="48"/>
      <w:szCs w:val="22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806EE4"/>
    <w:rPr>
      <w:rFonts w:ascii="Arial" w:hAnsi="Arial" w:cs="BellMT"/>
      <w:color w:val="595959" w:themeColor="text1" w:themeTint="A6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subhead">
    <w:name w:val="subhead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subhead"/>
    <w:uiPriority w:val="99"/>
    <w:rsid w:val="004C7683"/>
    <w:pPr>
      <w:spacing w:line="260" w:lineRule="atLeast"/>
    </w:pPr>
    <w:rPr>
      <w:rFonts w:cs="Arial-BoldMT"/>
      <w:b/>
      <w:bCs/>
      <w:caps w:val="0"/>
      <w:sz w:val="26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260" w:lineRule="atLeast"/>
      <w:textAlignment w:val="center"/>
    </w:pPr>
    <w:rPr>
      <w:rFonts w:cs="Arial"/>
      <w:b/>
      <w:bCs/>
      <w:color w:val="595959" w:themeColor="text1" w:themeTint="A6"/>
      <w:spacing w:val="-2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basedOn w:val="Normal"/>
    <w:uiPriority w:val="34"/>
    <w:qFormat/>
    <w:rsid w:val="00E84B8A"/>
    <w:pPr>
      <w:ind w:left="720"/>
      <w:contextualSpacing/>
    </w:pPr>
  </w:style>
  <w:style w:type="paragraph" w:customStyle="1" w:styleId="exercisehead">
    <w:name w:val="exercise head"/>
    <w:basedOn w:val="Normal"/>
    <w:qFormat/>
    <w:rsid w:val="004C7683"/>
    <w:pPr>
      <w:widowControl w:val="0"/>
      <w:tabs>
        <w:tab w:val="left" w:pos="0"/>
        <w:tab w:val="left" w:pos="40"/>
        <w:tab w:val="left" w:pos="300"/>
        <w:tab w:val="left" w:pos="1560"/>
      </w:tabs>
      <w:autoSpaceDE w:val="0"/>
      <w:autoSpaceDN w:val="0"/>
      <w:adjustRightInd w:val="0"/>
      <w:spacing w:line="280" w:lineRule="atLeast"/>
      <w:textAlignment w:val="center"/>
    </w:pPr>
    <w:rPr>
      <w:rFonts w:cs="Arial-BoldMT"/>
      <w:b/>
      <w:bCs/>
      <w:caps/>
      <w:color w:val="FF0000"/>
      <w:sz w:val="32"/>
      <w:szCs w:val="32"/>
      <w:lang w:val="en-GB"/>
    </w:rPr>
  </w:style>
  <w:style w:type="table" w:styleId="LightShading-Accent1">
    <w:name w:val="Light Shading Accent 1"/>
    <w:basedOn w:val="TableNormal"/>
    <w:uiPriority w:val="60"/>
    <w:rsid w:val="00082D30"/>
    <w:pPr>
      <w:spacing w:after="0"/>
    </w:pPr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806EE4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ZA" w:eastAsia="en-US"/>
    </w:rPr>
  </w:style>
  <w:style w:type="paragraph" w:customStyle="1" w:styleId="caps">
    <w:name w:val="caps"/>
    <w:basedOn w:val="Normal"/>
    <w:qFormat/>
    <w:rsid w:val="009F1C11"/>
    <w:pPr>
      <w:tabs>
        <w:tab w:val="left" w:pos="1701"/>
        <w:tab w:val="left" w:pos="1985"/>
      </w:tabs>
    </w:pPr>
    <w:rPr>
      <w:caps/>
      <w:szCs w:val="22"/>
    </w:rPr>
  </w:style>
  <w:style w:type="paragraph" w:customStyle="1" w:styleId="normalbodywithindent">
    <w:name w:val="normal body with indent"/>
    <w:basedOn w:val="Normal"/>
    <w:qFormat/>
    <w:rsid w:val="001D53C4"/>
    <w:pPr>
      <w:tabs>
        <w:tab w:val="left" w:pos="1701"/>
        <w:tab w:val="left" w:pos="198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Library/Containers/com.apple.mail/Data/Library/Mail%20Downloads/7D7E7887-92C1-44F9-BF4D-76BC0E8B5299/sess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DE3458-E660-324A-963A-CD9AC2B8C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session template.dotx</Template>
  <TotalTime>25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5</cp:revision>
  <cp:lastPrinted>2018-05-04T07:25:00Z</cp:lastPrinted>
  <dcterms:created xsi:type="dcterms:W3CDTF">2018-05-04T16:38:00Z</dcterms:created>
  <dcterms:modified xsi:type="dcterms:W3CDTF">2018-06-21T17:00:00Z</dcterms:modified>
</cp:coreProperties>
</file>