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619C1" w14:textId="77777777" w:rsidR="00ED1E9C" w:rsidRDefault="00515913" w:rsidP="00E15239">
      <w:pPr>
        <w:widowControl w:val="0"/>
        <w:tabs>
          <w:tab w:val="left" w:pos="709"/>
          <w:tab w:val="left" w:pos="1560"/>
          <w:tab w:val="left" w:pos="1843"/>
          <w:tab w:val="left" w:pos="2127"/>
          <w:tab w:val="left" w:pos="2977"/>
          <w:tab w:val="left" w:pos="3261"/>
          <w:tab w:val="left" w:pos="5387"/>
          <w:tab w:val="left" w:pos="5670"/>
        </w:tabs>
        <w:autoSpaceDE w:val="0"/>
        <w:autoSpaceDN w:val="0"/>
        <w:adjustRightInd w:val="0"/>
        <w:spacing w:after="0" w:line="280" w:lineRule="atLeast"/>
        <w:textAlignment w:val="center"/>
        <w:outlineLvl w:val="0"/>
        <w:rPr>
          <w:rFonts w:ascii="ArialMT" w:hAnsi="ArialMT" w:cs="ArialMT"/>
          <w:color w:val="000000"/>
          <w:sz w:val="48"/>
          <w:szCs w:val="48"/>
          <w:lang w:val="en-GB"/>
        </w:rPr>
      </w:pPr>
      <w:r w:rsidRPr="0067549A">
        <w:rPr>
          <w:rFonts w:ascii="ArialMT" w:hAnsi="ArialMT" w:cs="ArialMT"/>
          <w:color w:val="000000"/>
          <w:sz w:val="48"/>
          <w:szCs w:val="48"/>
          <w:lang w:val="en-GB"/>
        </w:rPr>
        <w:t>Data Vi</w:t>
      </w:r>
      <w:r w:rsidR="00AF0FFD" w:rsidRPr="0067549A">
        <w:rPr>
          <w:rFonts w:ascii="ArialMT" w:hAnsi="ArialMT" w:cs="ArialMT"/>
          <w:color w:val="000000"/>
          <w:sz w:val="48"/>
          <w:szCs w:val="48"/>
          <w:lang w:val="en-GB"/>
        </w:rPr>
        <w:t>z</w:t>
      </w:r>
      <w:r w:rsidRPr="0067549A">
        <w:rPr>
          <w:rFonts w:ascii="ArialMT" w:hAnsi="ArialMT" w:cs="ArialMT"/>
          <w:color w:val="000000"/>
          <w:sz w:val="48"/>
          <w:szCs w:val="48"/>
          <w:lang w:val="en-GB"/>
        </w:rPr>
        <w:t xml:space="preserve"> Gallery</w:t>
      </w:r>
      <w:r w:rsidR="002142F5" w:rsidRPr="0067549A">
        <w:rPr>
          <w:rFonts w:ascii="ArialMT" w:hAnsi="ArialMT" w:cs="ArialMT"/>
          <w:color w:val="000000"/>
          <w:sz w:val="48"/>
          <w:szCs w:val="48"/>
          <w:lang w:val="en-GB"/>
        </w:rPr>
        <w:tab/>
      </w:r>
    </w:p>
    <w:p w14:paraId="3636D14A" w14:textId="77777777" w:rsidR="00BA5525" w:rsidRPr="00BA5525" w:rsidRDefault="00BA5525" w:rsidP="00BA5525">
      <w:pPr>
        <w:widowControl w:val="0"/>
        <w:tabs>
          <w:tab w:val="left" w:pos="709"/>
          <w:tab w:val="left" w:pos="1560"/>
          <w:tab w:val="left" w:pos="1843"/>
          <w:tab w:val="left" w:pos="2127"/>
          <w:tab w:val="left" w:pos="2977"/>
          <w:tab w:val="left" w:pos="3261"/>
          <w:tab w:val="left" w:pos="5387"/>
          <w:tab w:val="left" w:pos="5670"/>
        </w:tabs>
        <w:autoSpaceDE w:val="0"/>
        <w:autoSpaceDN w:val="0"/>
        <w:adjustRightInd w:val="0"/>
        <w:spacing w:after="0" w:line="280" w:lineRule="atLeast"/>
        <w:textAlignment w:val="center"/>
        <w:rPr>
          <w:rFonts w:ascii="ArialMT" w:hAnsi="ArialMT" w:cs="ArialMT"/>
          <w:color w:val="000000"/>
          <w:sz w:val="48"/>
          <w:szCs w:val="48"/>
          <w:lang w:val="en-GB"/>
        </w:rPr>
      </w:pPr>
    </w:p>
    <w:p w14:paraId="7007C4FE" w14:textId="77777777" w:rsidR="00ED1E9C" w:rsidRPr="0067549A" w:rsidRDefault="00ED1E9C" w:rsidP="001A2C70">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751D3E8E" w14:textId="77777777" w:rsidR="00B46A67" w:rsidRPr="0067549A" w:rsidRDefault="00AF0FFD" w:rsidP="001A2C70">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lang w:val="en-GB"/>
        </w:rPr>
      </w:pPr>
      <w:r w:rsidRPr="0067549A">
        <w:rPr>
          <w:lang w:val="en-GB"/>
        </w:rPr>
        <w:t>Use this exercise to get participants interacting with, and thinking critically about, data visualisations.</w:t>
      </w:r>
    </w:p>
    <w:p w14:paraId="7DF5B835" w14:textId="77777777" w:rsidR="00AF0FFD" w:rsidRPr="0067549A" w:rsidRDefault="00AF0FFD" w:rsidP="001A2C70">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56A8B560" w14:textId="77777777" w:rsidR="00FB4A23" w:rsidRPr="0067549A" w:rsidRDefault="00FB4A23" w:rsidP="001A2C70">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67549A">
        <w:rPr>
          <w:rFonts w:ascii="Wingdings-Regular" w:hAnsi="Wingdings-Regular" w:cs="Wingdings-Regular"/>
          <w:color w:val="ED1C24"/>
          <w:sz w:val="16"/>
          <w:szCs w:val="16"/>
          <w:lang w:val="en-GB"/>
        </w:rPr>
        <w:t></w:t>
      </w:r>
      <w:r w:rsidRPr="0067549A">
        <w:rPr>
          <w:rFonts w:ascii="ArialMT" w:hAnsi="ArialMT" w:cs="ArialMT"/>
          <w:color w:val="000000"/>
          <w:szCs w:val="22"/>
          <w:lang w:val="en-GB"/>
        </w:rPr>
        <w:tab/>
      </w:r>
      <w:r w:rsidRPr="0067549A">
        <w:rPr>
          <w:rFonts w:cs="Arial"/>
          <w:b/>
          <w:bCs/>
          <w:color w:val="000000"/>
          <w:szCs w:val="22"/>
          <w:lang w:val="en-GB"/>
        </w:rPr>
        <w:t xml:space="preserve">People: </w:t>
      </w:r>
      <w:r w:rsidR="004C7683" w:rsidRPr="0067549A">
        <w:rPr>
          <w:rFonts w:cs="Arial"/>
          <w:b/>
          <w:bCs/>
          <w:color w:val="000000"/>
          <w:szCs w:val="22"/>
          <w:lang w:val="en-GB"/>
        </w:rPr>
        <w:tab/>
      </w:r>
      <w:r w:rsidR="00AF0FFD" w:rsidRPr="0067549A">
        <w:rPr>
          <w:rFonts w:cs="Arial"/>
          <w:color w:val="000000"/>
          <w:szCs w:val="22"/>
          <w:lang w:val="en-GB"/>
        </w:rPr>
        <w:t>6 to 12</w:t>
      </w:r>
      <w:r w:rsidRPr="0067549A">
        <w:rPr>
          <w:rFonts w:cs="Arial"/>
          <w:color w:val="000000"/>
          <w:szCs w:val="22"/>
          <w:lang w:val="en-GB"/>
        </w:rPr>
        <w:t xml:space="preserve"> people   </w:t>
      </w:r>
    </w:p>
    <w:p w14:paraId="214301EA" w14:textId="77777777" w:rsidR="00FB4A23" w:rsidRPr="0067549A" w:rsidRDefault="006A7AD5" w:rsidP="001A2C70">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67549A">
        <w:rPr>
          <w:rFonts w:ascii="Wingdings-Regular" w:hAnsi="Wingdings-Regular" w:cs="Wingdings-Regular"/>
          <w:color w:val="ED1C24"/>
          <w:sz w:val="16"/>
          <w:szCs w:val="16"/>
          <w:lang w:val="en-GB"/>
        </w:rPr>
        <w:t></w:t>
      </w:r>
      <w:r w:rsidRPr="0067549A">
        <w:rPr>
          <w:rFonts w:ascii="ArialMT" w:hAnsi="ArialMT" w:cs="ArialMT"/>
          <w:color w:val="000000"/>
          <w:szCs w:val="22"/>
          <w:lang w:val="en-GB"/>
        </w:rPr>
        <w:tab/>
      </w:r>
      <w:r w:rsidR="00FB4A23" w:rsidRPr="0067549A">
        <w:rPr>
          <w:rFonts w:cs="Arial"/>
          <w:b/>
          <w:bCs/>
          <w:color w:val="000000"/>
          <w:szCs w:val="22"/>
          <w:lang w:val="en-GB"/>
        </w:rPr>
        <w:t xml:space="preserve">Time: </w:t>
      </w:r>
      <w:r w:rsidRPr="0067549A">
        <w:rPr>
          <w:rFonts w:cs="Arial"/>
          <w:b/>
          <w:bCs/>
          <w:color w:val="000000"/>
          <w:szCs w:val="22"/>
          <w:lang w:val="en-GB"/>
        </w:rPr>
        <w:tab/>
      </w:r>
      <w:r w:rsidR="00AF0FFD" w:rsidRPr="0067549A">
        <w:rPr>
          <w:rFonts w:cs="Arial"/>
          <w:color w:val="000000"/>
          <w:szCs w:val="22"/>
          <w:lang w:val="en-GB"/>
        </w:rPr>
        <w:t>60</w:t>
      </w:r>
      <w:r w:rsidR="00FB4A23" w:rsidRPr="0067549A">
        <w:rPr>
          <w:rFonts w:cs="Arial"/>
          <w:color w:val="000000"/>
          <w:szCs w:val="22"/>
          <w:lang w:val="en-GB"/>
        </w:rPr>
        <w:t xml:space="preserve"> Minutes     </w:t>
      </w:r>
    </w:p>
    <w:p w14:paraId="22AD1FEA" w14:textId="77777777" w:rsidR="00FB4A23" w:rsidRPr="0067549A" w:rsidRDefault="006A7AD5" w:rsidP="001A2C70">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67549A">
        <w:rPr>
          <w:rFonts w:ascii="Wingdings-Regular" w:hAnsi="Wingdings-Regular" w:cs="Wingdings-Regular"/>
          <w:color w:val="ED1C24"/>
          <w:sz w:val="16"/>
          <w:szCs w:val="16"/>
          <w:lang w:val="en-GB"/>
        </w:rPr>
        <w:t></w:t>
      </w:r>
      <w:r w:rsidRPr="0067549A">
        <w:rPr>
          <w:rFonts w:ascii="ArialMT" w:hAnsi="ArialMT" w:cs="ArialMT"/>
          <w:color w:val="000000"/>
          <w:szCs w:val="22"/>
          <w:lang w:val="en-GB"/>
        </w:rPr>
        <w:tab/>
      </w:r>
      <w:r w:rsidR="00FB4A23" w:rsidRPr="0067549A">
        <w:rPr>
          <w:rFonts w:cs="Arial"/>
          <w:b/>
          <w:bCs/>
          <w:color w:val="000000"/>
          <w:szCs w:val="22"/>
          <w:lang w:val="en-GB"/>
        </w:rPr>
        <w:t xml:space="preserve">Difficulty: </w:t>
      </w:r>
      <w:r w:rsidRPr="0067549A">
        <w:rPr>
          <w:rFonts w:cs="Arial"/>
          <w:b/>
          <w:bCs/>
          <w:color w:val="000000"/>
          <w:szCs w:val="22"/>
          <w:lang w:val="en-GB"/>
        </w:rPr>
        <w:tab/>
      </w:r>
      <w:r w:rsidR="00AF0FFD" w:rsidRPr="0067549A">
        <w:rPr>
          <w:rFonts w:cs="Arial"/>
          <w:color w:val="000000"/>
          <w:szCs w:val="22"/>
          <w:lang w:val="en-GB"/>
        </w:rPr>
        <w:t>Easy</w:t>
      </w:r>
    </w:p>
    <w:p w14:paraId="66AE066F" w14:textId="77777777" w:rsidR="000D3468" w:rsidRDefault="006A7AD5" w:rsidP="00AF0FFD">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bCs/>
          <w:color w:val="000000"/>
          <w:szCs w:val="22"/>
          <w:lang w:val="en-GB"/>
        </w:rPr>
      </w:pPr>
      <w:r w:rsidRPr="0067549A">
        <w:rPr>
          <w:rFonts w:ascii="Wingdings-Regular" w:hAnsi="Wingdings-Regular" w:cs="Wingdings-Regular"/>
          <w:color w:val="ED1C24"/>
          <w:sz w:val="16"/>
          <w:szCs w:val="16"/>
          <w:lang w:val="en-GB"/>
        </w:rPr>
        <w:t></w:t>
      </w:r>
      <w:r w:rsidRPr="0067549A">
        <w:rPr>
          <w:rFonts w:ascii="ArialMT" w:hAnsi="ArialMT" w:cs="ArialMT"/>
          <w:color w:val="000000"/>
          <w:szCs w:val="22"/>
          <w:lang w:val="en-GB"/>
        </w:rPr>
        <w:tab/>
      </w:r>
      <w:r w:rsidR="00FB4A23" w:rsidRPr="0067549A">
        <w:rPr>
          <w:rFonts w:cs="Arial"/>
          <w:b/>
          <w:bCs/>
          <w:color w:val="000000"/>
          <w:szCs w:val="22"/>
          <w:lang w:val="en-GB"/>
        </w:rPr>
        <w:t xml:space="preserve">Materials: </w:t>
      </w:r>
      <w:r w:rsidRPr="0067549A">
        <w:rPr>
          <w:rFonts w:cs="Arial"/>
          <w:b/>
          <w:bCs/>
          <w:color w:val="000000"/>
          <w:szCs w:val="22"/>
          <w:lang w:val="en-GB"/>
        </w:rPr>
        <w:tab/>
      </w:r>
      <w:r w:rsidR="00AF0FFD" w:rsidRPr="0067549A">
        <w:rPr>
          <w:rFonts w:cs="Arial"/>
          <w:bCs/>
          <w:color w:val="000000"/>
          <w:szCs w:val="22"/>
          <w:lang w:val="en-GB"/>
        </w:rPr>
        <w:t>12 A3 Prints of Data Visualisations.</w:t>
      </w:r>
    </w:p>
    <w:p w14:paraId="3D39B388" w14:textId="77777777" w:rsidR="00F01264" w:rsidRDefault="00F01264" w:rsidP="00AF0FFD">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bCs/>
          <w:color w:val="000000"/>
          <w:szCs w:val="22"/>
          <w:lang w:val="en-GB"/>
        </w:rPr>
      </w:pPr>
    </w:p>
    <w:p w14:paraId="69A92EC3" w14:textId="77777777" w:rsidR="00F01264" w:rsidRDefault="00F01264" w:rsidP="00F01264">
      <w:pPr>
        <w:pStyle w:val="exercisehead"/>
      </w:pPr>
      <w:r>
        <w:tab/>
      </w:r>
      <w:r>
        <w:tab/>
      </w:r>
      <w:r>
        <w:tab/>
        <w:t>How to create the gallery</w:t>
      </w:r>
    </w:p>
    <w:p w14:paraId="1A73DE30" w14:textId="3474966C" w:rsidR="00B46A67" w:rsidRPr="00F01264" w:rsidRDefault="00F01264" w:rsidP="00F01264">
      <w:pPr>
        <w:ind w:left="1560"/>
      </w:pPr>
      <w:r w:rsidRPr="00F01264">
        <w:t>Preselect 12 info-graphics and Data V</w:t>
      </w:r>
      <w:r w:rsidR="00E15239">
        <w:t>isualisations and print them on larger paper (A3 or Tabloid works well) if possible</w:t>
      </w:r>
      <w:r w:rsidRPr="00F01264">
        <w:t xml:space="preserve">. Choose a variety of visualisations, from those that show a lot of data to those that are just using visual metaphors. Place them on the walls around the room with an equal amount of space between them. Number them with post-it notes. Try to disperse complicated ones evenly between those not so complicated to avoid bottlenecks </w:t>
      </w:r>
    </w:p>
    <w:p w14:paraId="6A1F87C4" w14:textId="77777777" w:rsidR="00B46A67" w:rsidRPr="0067549A" w:rsidRDefault="00D77E2D" w:rsidP="001A2C70">
      <w:pPr>
        <w:pStyle w:val="greybold"/>
        <w:tabs>
          <w:tab w:val="clear" w:pos="20"/>
          <w:tab w:val="clear" w:pos="520"/>
          <w:tab w:val="clear" w:pos="1840"/>
          <w:tab w:val="clear" w:pos="2840"/>
          <w:tab w:val="clear" w:pos="3340"/>
          <w:tab w:val="clear" w:pos="6240"/>
          <w:tab w:val="clear" w:pos="6780"/>
          <w:tab w:val="left" w:pos="709"/>
          <w:tab w:val="left" w:pos="1560"/>
          <w:tab w:val="left" w:pos="1843"/>
          <w:tab w:val="left" w:pos="2127"/>
          <w:tab w:val="left" w:pos="2977"/>
          <w:tab w:val="left" w:pos="3261"/>
          <w:tab w:val="left" w:pos="5387"/>
          <w:tab w:val="left" w:pos="5670"/>
        </w:tabs>
        <w:ind w:left="1418"/>
        <w:rPr>
          <w:i/>
          <w:iCs/>
        </w:rPr>
      </w:pPr>
      <w:r w:rsidRPr="0067549A">
        <w:rPr>
          <w:noProof/>
          <w:lang w:eastAsia="en-US"/>
        </w:rPr>
        <w:drawing>
          <wp:anchor distT="0" distB="0" distL="114300" distR="114300" simplePos="0" relativeHeight="251662336" behindDoc="0" locked="0" layoutInCell="1" allowOverlap="1" wp14:anchorId="49E3C87E" wp14:editId="428F54C7">
            <wp:simplePos x="0" y="0"/>
            <wp:positionH relativeFrom="column">
              <wp:posOffset>1270</wp:posOffset>
            </wp:positionH>
            <wp:positionV relativeFrom="paragraph">
              <wp:posOffset>0</wp:posOffset>
            </wp:positionV>
            <wp:extent cx="538968" cy="513261"/>
            <wp:effectExtent l="0" t="0" r="0" b="0"/>
            <wp:wrapThrough wrapText="bothSides">
              <wp:wrapPolygon edited="0">
                <wp:start x="0" y="0"/>
                <wp:lineTo x="0" y="20851"/>
                <wp:lineTo x="20887" y="20851"/>
                <wp:lineTo x="2088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zzle2.jpg"/>
                    <pic:cNvPicPr/>
                  </pic:nvPicPr>
                  <pic:blipFill>
                    <a:blip r:embed="rId8">
                      <a:extLst>
                        <a:ext uri="{28A0092B-C50C-407E-A947-70E740481C1C}">
                          <a14:useLocalDpi xmlns:a14="http://schemas.microsoft.com/office/drawing/2010/main" val="0"/>
                        </a:ext>
                      </a:extLst>
                    </a:blip>
                    <a:stretch>
                      <a:fillRect/>
                    </a:stretch>
                  </pic:blipFill>
                  <pic:spPr>
                    <a:xfrm>
                      <a:off x="0" y="0"/>
                      <a:ext cx="538968" cy="513261"/>
                    </a:xfrm>
                    <a:prstGeom prst="rect">
                      <a:avLst/>
                    </a:prstGeom>
                  </pic:spPr>
                </pic:pic>
              </a:graphicData>
            </a:graphic>
            <wp14:sizeRelH relativeFrom="page">
              <wp14:pctWidth>0</wp14:pctWidth>
            </wp14:sizeRelH>
            <wp14:sizeRelV relativeFrom="page">
              <wp14:pctHeight>0</wp14:pctHeight>
            </wp14:sizeRelV>
          </wp:anchor>
        </w:drawing>
      </w:r>
    </w:p>
    <w:p w14:paraId="56A84A1C" w14:textId="77777777" w:rsidR="006A7AD5" w:rsidRPr="0067549A" w:rsidRDefault="004C7683" w:rsidP="00E15239">
      <w:pPr>
        <w:pStyle w:val="exercisehead"/>
        <w:tabs>
          <w:tab w:val="left" w:pos="1843"/>
          <w:tab w:val="left" w:pos="2127"/>
        </w:tabs>
        <w:outlineLvl w:val="0"/>
        <w:rPr>
          <w:rFonts w:ascii="ArialMT" w:hAnsi="ArialMT" w:cs="ArialMT"/>
          <w:color w:val="000000"/>
        </w:rPr>
      </w:pPr>
      <w:r w:rsidRPr="0067549A">
        <w:tab/>
      </w:r>
      <w:r w:rsidR="006A7AD5" w:rsidRPr="0067549A">
        <w:t>The exercise</w:t>
      </w:r>
    </w:p>
    <w:p w14:paraId="11300132" w14:textId="77777777" w:rsidR="006A7AD5" w:rsidRPr="0067549A" w:rsidRDefault="006A7AD5" w:rsidP="001A2C70">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79AA99A7" w14:textId="77777777" w:rsidR="00AF0FFD" w:rsidRDefault="00AF0FFD" w:rsidP="0067549A">
      <w:pPr>
        <w:tabs>
          <w:tab w:val="left" w:pos="1560"/>
          <w:tab w:val="left" w:pos="1843"/>
          <w:tab w:val="left" w:pos="2127"/>
        </w:tabs>
        <w:ind w:left="1560"/>
        <w:rPr>
          <w:lang w:val="en-GB"/>
        </w:rPr>
      </w:pPr>
      <w:r w:rsidRPr="0067549A">
        <w:rPr>
          <w:lang w:val="en-GB"/>
        </w:rPr>
        <w:t xml:space="preserve">Break people into groups of three. Instruct them </w:t>
      </w:r>
      <w:r w:rsidR="0067549A" w:rsidRPr="0067549A">
        <w:rPr>
          <w:lang w:val="en-GB"/>
        </w:rPr>
        <w:t xml:space="preserve">that they need </w:t>
      </w:r>
      <w:r w:rsidRPr="0067549A">
        <w:rPr>
          <w:lang w:val="en-GB"/>
        </w:rPr>
        <w:t>to scrutinise each poster together and decide:</w:t>
      </w:r>
    </w:p>
    <w:p w14:paraId="20D5883E" w14:textId="77777777" w:rsidR="00AF0FFD" w:rsidRPr="0067549A" w:rsidRDefault="00AF0FFD" w:rsidP="00F01264">
      <w:pPr>
        <w:pStyle w:val="bulletedlist"/>
      </w:pPr>
      <w:r w:rsidRPr="0067549A">
        <w:t>What's the message?</w:t>
      </w:r>
    </w:p>
    <w:p w14:paraId="3AD86DA4" w14:textId="77777777" w:rsidR="00AF0FFD" w:rsidRPr="0067549A" w:rsidRDefault="00AF0FFD" w:rsidP="00F01264">
      <w:pPr>
        <w:pStyle w:val="bulletedlist"/>
      </w:pPr>
      <w:r w:rsidRPr="0067549A">
        <w:t>Who is it for?</w:t>
      </w:r>
    </w:p>
    <w:p w14:paraId="1BF3127C" w14:textId="77777777" w:rsidR="00AF0FFD" w:rsidRPr="0067549A" w:rsidRDefault="00AF0FFD" w:rsidP="00F01264">
      <w:pPr>
        <w:pStyle w:val="bulletedlist"/>
      </w:pPr>
      <w:r w:rsidRPr="0067549A">
        <w:t xml:space="preserve">What's the evidence or data contained? Is </w:t>
      </w:r>
      <w:r w:rsidR="0067549A">
        <w:t>there</w:t>
      </w:r>
      <w:r w:rsidRPr="0067549A">
        <w:t xml:space="preserve"> a source cited? Do they think the source is credible?</w:t>
      </w:r>
    </w:p>
    <w:p w14:paraId="5718D3B8" w14:textId="77777777" w:rsidR="00F01264" w:rsidRDefault="00F01264" w:rsidP="0067549A">
      <w:pPr>
        <w:tabs>
          <w:tab w:val="left" w:pos="1560"/>
          <w:tab w:val="left" w:pos="1843"/>
          <w:tab w:val="left" w:pos="2127"/>
        </w:tabs>
        <w:ind w:left="1560"/>
        <w:rPr>
          <w:lang w:val="en-GB"/>
        </w:rPr>
      </w:pPr>
    </w:p>
    <w:p w14:paraId="6E7F2E48" w14:textId="77777777" w:rsidR="00AF0FFD" w:rsidRPr="0067549A" w:rsidRDefault="00AF0FFD" w:rsidP="0067549A">
      <w:pPr>
        <w:tabs>
          <w:tab w:val="left" w:pos="1560"/>
          <w:tab w:val="left" w:pos="1843"/>
          <w:tab w:val="left" w:pos="2127"/>
        </w:tabs>
        <w:ind w:left="1560"/>
        <w:rPr>
          <w:lang w:val="en-GB"/>
        </w:rPr>
      </w:pPr>
      <w:r w:rsidRPr="0067549A">
        <w:rPr>
          <w:lang w:val="en-GB"/>
        </w:rPr>
        <w:t>Get the groups evenly dispersed between posters and have them work clockwise until they have looked at all the posters. Give people a timeframe to review the posters.  For 12, they can take three minutes at each poster for a total of 36 minutes</w:t>
      </w:r>
    </w:p>
    <w:p w14:paraId="201F6456" w14:textId="77777777" w:rsidR="00AF0FFD" w:rsidRPr="0067549A" w:rsidRDefault="00AF0FFD" w:rsidP="0067549A">
      <w:pPr>
        <w:tabs>
          <w:tab w:val="left" w:pos="1560"/>
          <w:tab w:val="left" w:pos="1843"/>
          <w:tab w:val="left" w:pos="2127"/>
        </w:tabs>
        <w:ind w:left="1560"/>
        <w:rPr>
          <w:lang w:val="en-GB"/>
        </w:rPr>
      </w:pPr>
      <w:r w:rsidRPr="0067549A">
        <w:rPr>
          <w:lang w:val="en-GB"/>
        </w:rPr>
        <w:t xml:space="preserve">After people have viewed all the posters, lead the entire group in a discussion asking. </w:t>
      </w:r>
    </w:p>
    <w:p w14:paraId="6F590B89" w14:textId="77777777" w:rsidR="00AF0FFD" w:rsidRPr="0067549A" w:rsidRDefault="00AF0FFD" w:rsidP="00F01264">
      <w:pPr>
        <w:pStyle w:val="bulletedlist"/>
      </w:pPr>
      <w:r w:rsidRPr="0067549A">
        <w:t>Which ones were the most effective? Why?</w:t>
      </w:r>
    </w:p>
    <w:p w14:paraId="4BAFDB74" w14:textId="2A879DA2" w:rsidR="00F01264" w:rsidRDefault="00AF0FFD" w:rsidP="00E15239">
      <w:pPr>
        <w:pStyle w:val="bulletedlist"/>
      </w:pPr>
      <w:r w:rsidRPr="0067549A">
        <w:t>Which ones were the least effective? Why?</w:t>
      </w:r>
    </w:p>
    <w:p w14:paraId="2FB70F04" w14:textId="77777777" w:rsidR="00E15239" w:rsidRPr="00E15239" w:rsidRDefault="00E15239" w:rsidP="00E15239">
      <w:pPr>
        <w:pStyle w:val="bulletedlist"/>
        <w:numPr>
          <w:ilvl w:val="0"/>
          <w:numId w:val="0"/>
        </w:numPr>
        <w:ind w:left="1778"/>
      </w:pPr>
    </w:p>
    <w:p w14:paraId="3482CA02" w14:textId="77777777" w:rsidR="00AF0FFD" w:rsidRPr="0067549A" w:rsidRDefault="00AF0FFD" w:rsidP="0067549A">
      <w:pPr>
        <w:tabs>
          <w:tab w:val="left" w:pos="1560"/>
          <w:tab w:val="left" w:pos="1843"/>
          <w:tab w:val="left" w:pos="2127"/>
        </w:tabs>
        <w:ind w:left="1560"/>
        <w:rPr>
          <w:lang w:val="en-GB"/>
        </w:rPr>
      </w:pPr>
      <w:r w:rsidRPr="0067549A">
        <w:rPr>
          <w:lang w:val="en-GB"/>
        </w:rPr>
        <w:t>Reinforce for participants how knowing your audience is critical.  Talk about how different audiences might understand a visualisation differently than others.  Wrap the exercise up by asking:</w:t>
      </w:r>
    </w:p>
    <w:p w14:paraId="188C728A" w14:textId="77777777" w:rsidR="00F01264" w:rsidRDefault="00AF0FFD" w:rsidP="00F01264">
      <w:pPr>
        <w:pStyle w:val="bulletedlist"/>
      </w:pPr>
      <w:r w:rsidRPr="0067549A">
        <w:t>Which ones are relevant to their work?</w:t>
      </w:r>
    </w:p>
    <w:p w14:paraId="5F12DA5E" w14:textId="77777777" w:rsidR="00F01264" w:rsidRPr="00F01264" w:rsidRDefault="00F01264" w:rsidP="00F01264">
      <w:pPr>
        <w:pStyle w:val="bulletedlist"/>
        <w:numPr>
          <w:ilvl w:val="0"/>
          <w:numId w:val="0"/>
        </w:numPr>
        <w:ind w:left="1778"/>
      </w:pPr>
    </w:p>
    <w:p w14:paraId="715037DD" w14:textId="77777777" w:rsidR="00574AE1" w:rsidRPr="0067549A" w:rsidRDefault="00574AE1" w:rsidP="001A2C70">
      <w:pPr>
        <w:widowControl w:val="0"/>
        <w:tabs>
          <w:tab w:val="left" w:pos="0"/>
          <w:tab w:val="left" w:pos="300"/>
          <w:tab w:val="left" w:pos="1560"/>
          <w:tab w:val="left" w:pos="1843"/>
          <w:tab w:val="left" w:pos="2127"/>
        </w:tabs>
        <w:autoSpaceDE w:val="0"/>
        <w:autoSpaceDN w:val="0"/>
        <w:adjustRightInd w:val="0"/>
        <w:spacing w:after="0" w:line="288" w:lineRule="auto"/>
        <w:textAlignment w:val="center"/>
        <w:rPr>
          <w:lang w:val="en-GB"/>
        </w:rPr>
      </w:pPr>
    </w:p>
    <w:p w14:paraId="2D7C12D2" w14:textId="77777777" w:rsidR="004C7683" w:rsidRPr="0067549A" w:rsidRDefault="004C7683" w:rsidP="00E15239">
      <w:pPr>
        <w:widowControl w:val="0"/>
        <w:tabs>
          <w:tab w:val="left" w:pos="0"/>
          <w:tab w:val="left" w:pos="300"/>
          <w:tab w:val="left" w:pos="1560"/>
          <w:tab w:val="left" w:pos="1843"/>
          <w:tab w:val="left" w:pos="2127"/>
        </w:tabs>
        <w:autoSpaceDE w:val="0"/>
        <w:autoSpaceDN w:val="0"/>
        <w:adjustRightInd w:val="0"/>
        <w:spacing w:after="0" w:line="288" w:lineRule="auto"/>
        <w:textAlignment w:val="center"/>
        <w:outlineLvl w:val="0"/>
        <w:rPr>
          <w:rFonts w:cs="Arial"/>
          <w:color w:val="000000"/>
          <w:sz w:val="16"/>
          <w:szCs w:val="16"/>
          <w:lang w:val="en-GB"/>
        </w:rPr>
      </w:pPr>
      <w:r w:rsidRPr="0067549A">
        <w:rPr>
          <w:rFonts w:cs="Arial"/>
          <w:caps/>
          <w:color w:val="000000"/>
          <w:sz w:val="20"/>
          <w:szCs w:val="20"/>
          <w:lang w:val="en-GB"/>
        </w:rPr>
        <w:t xml:space="preserve">Credit </w:t>
      </w:r>
    </w:p>
    <w:p w14:paraId="0BEACDBF" w14:textId="77777777" w:rsidR="004C7683" w:rsidRPr="0067549A" w:rsidRDefault="00F01264" w:rsidP="001A2C70">
      <w:pPr>
        <w:tabs>
          <w:tab w:val="left" w:pos="1560"/>
          <w:tab w:val="left" w:pos="1843"/>
          <w:tab w:val="left" w:pos="2127"/>
        </w:tabs>
        <w:rPr>
          <w:rFonts w:cs="Arial"/>
          <w:lang w:val="en-GB"/>
        </w:rPr>
      </w:pPr>
      <w:r>
        <w:rPr>
          <w:rFonts w:cs="Arial"/>
          <w:color w:val="000000"/>
          <w:sz w:val="16"/>
          <w:szCs w:val="16"/>
          <w:lang w:val="en-GB"/>
        </w:rPr>
        <w:t>Adapted from an exercise originally created by Tactical Technology Collective</w:t>
      </w:r>
    </w:p>
    <w:sectPr w:rsidR="004C7683" w:rsidRPr="0067549A" w:rsidSect="007B64EA">
      <w:headerReference w:type="even" r:id="rId9"/>
      <w:headerReference w:type="default" r:id="rId10"/>
      <w:footerReference w:type="even" r:id="rId11"/>
      <w:footerReference w:type="default" r:id="rId12"/>
      <w:headerReference w:type="first" r:id="rId13"/>
      <w:footerReference w:type="first" r:id="rId14"/>
      <w:pgSz w:w="11900" w:h="16820"/>
      <w:pgMar w:top="184" w:right="1134" w:bottom="1135" w:left="1134" w:header="0" w:footer="38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9720D" w14:textId="77777777" w:rsidR="005A755B" w:rsidRDefault="005A755B" w:rsidP="00FA154E">
      <w:pPr>
        <w:spacing w:after="0"/>
      </w:pPr>
      <w:r>
        <w:separator/>
      </w:r>
    </w:p>
  </w:endnote>
  <w:endnote w:type="continuationSeparator" w:id="0">
    <w:p w14:paraId="55B14C85" w14:textId="77777777" w:rsidR="005A755B" w:rsidRDefault="005A755B"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auto"/>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20B0604020202020204"/>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Bold">
    <w:altName w:val="Helvetica"/>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082D30" w:rsidRPr="00BE5695" w14:paraId="4FE7A8F9" w14:textId="77777777" w:rsidTr="00A77E1D">
      <w:tc>
        <w:tcPr>
          <w:tcW w:w="360" w:type="dxa"/>
          <w:shd w:val="clear" w:color="auto" w:fill="DBE5F1" w:themeFill="accent1" w:themeFillTint="33"/>
        </w:tcPr>
        <w:p w14:paraId="09CE0E0A" w14:textId="77777777" w:rsidR="00082D30" w:rsidRPr="00BE5695" w:rsidRDefault="00082D30" w:rsidP="00A77E1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40FD4909" w14:textId="77777777" w:rsidR="00082D30" w:rsidRPr="00BE5695" w:rsidRDefault="005A755B" w:rsidP="00A77E1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082D30" w:rsidRPr="00BE5695">
                <w:rPr>
                  <w:rFonts w:ascii="Calibri" w:eastAsiaTheme="majorEastAsia" w:hAnsi="Calibri" w:cstheme="majorBidi"/>
                  <w:b/>
                  <w:sz w:val="24"/>
                  <w:szCs w:val="24"/>
                  <w:bdr w:val="single" w:sz="4" w:space="0" w:color="FFFFFF" w:themeColor="background1"/>
                </w:rPr>
                <w:t>[Type the document title]</w:t>
              </w:r>
            </w:sdtContent>
          </w:sdt>
        </w:p>
      </w:tc>
    </w:tr>
  </w:tbl>
  <w:p w14:paraId="054A35F9" w14:textId="77777777" w:rsidR="000D3468" w:rsidRDefault="000D3468" w:rsidP="007345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66B30" w14:textId="77777777" w:rsidR="000D3468" w:rsidRDefault="000D3468" w:rsidP="007345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77D17">
      <w:rPr>
        <w:rStyle w:val="PageNumber"/>
        <w:noProof/>
      </w:rPr>
      <w:t>1</w:t>
    </w:r>
    <w:r>
      <w:rPr>
        <w:rStyle w:val="PageNumber"/>
      </w:rPr>
      <w:fldChar w:fldCharType="end"/>
    </w:r>
  </w:p>
  <w:p w14:paraId="0E2AF106" w14:textId="77777777" w:rsidR="000D3468" w:rsidRDefault="00082D30" w:rsidP="00734513">
    <w:pPr>
      <w:pStyle w:val="Footer"/>
      <w:ind w:right="360"/>
    </w:pPr>
    <w:r>
      <w:rPr>
        <w:noProof/>
        <w:lang w:eastAsia="en-US"/>
      </w:rPr>
      <w:drawing>
        <wp:anchor distT="0" distB="0" distL="114300" distR="114300" simplePos="0" relativeHeight="251658240" behindDoc="1" locked="0" layoutInCell="1" allowOverlap="1" wp14:anchorId="3964793D" wp14:editId="5E8BDADF">
          <wp:simplePos x="0" y="0"/>
          <wp:positionH relativeFrom="column">
            <wp:posOffset>-423</wp:posOffset>
          </wp:positionH>
          <wp:positionV relativeFrom="paragraph">
            <wp:posOffset>-86783</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A27B5" w14:textId="77777777" w:rsidR="00392F80" w:rsidRDefault="00392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25D27" w14:textId="77777777" w:rsidR="005A755B" w:rsidRDefault="005A755B" w:rsidP="00FA154E">
      <w:pPr>
        <w:spacing w:after="0"/>
      </w:pPr>
      <w:r>
        <w:separator/>
      </w:r>
    </w:p>
  </w:footnote>
  <w:footnote w:type="continuationSeparator" w:id="0">
    <w:p w14:paraId="33206EEA" w14:textId="77777777" w:rsidR="005A755B" w:rsidRDefault="005A755B" w:rsidP="00FA1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CBD64" w14:textId="77777777" w:rsidR="00392F80" w:rsidRDefault="00392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68444" w14:textId="77777777" w:rsidR="000D3468" w:rsidRDefault="000D3468" w:rsidP="00FA154E">
    <w:pPr>
      <w:pStyle w:val="Header"/>
      <w:tabs>
        <w:tab w:val="clear" w:pos="4320"/>
        <w:tab w:val="clear" w:pos="8640"/>
      </w:tabs>
      <w:rPr>
        <w:caps/>
        <w:color w:val="595959" w:themeColor="text1" w:themeTint="A6"/>
        <w:sz w:val="18"/>
        <w:szCs w:val="18"/>
      </w:rPr>
    </w:pPr>
  </w:p>
  <w:p w14:paraId="3D0CF181" w14:textId="4F358383" w:rsidR="000D3468" w:rsidRPr="00FA154E" w:rsidRDefault="000D3468"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2142F5">
      <w:rPr>
        <w:caps/>
        <w:color w:val="595959" w:themeColor="text1" w:themeTint="A6"/>
        <w:sz w:val="18"/>
        <w:szCs w:val="18"/>
      </w:rPr>
      <w:t>DATA PLAYBOOK:</w:t>
    </w:r>
    <w:r w:rsidRPr="00FA154E">
      <w:rPr>
        <w:caps/>
        <w:color w:val="595959" w:themeColor="text1" w:themeTint="A6"/>
        <w:sz w:val="18"/>
        <w:szCs w:val="18"/>
      </w:rPr>
      <w:t xml:space="preserve"> </w:t>
    </w:r>
    <w:r>
      <w:rPr>
        <w:caps/>
        <w:color w:val="595959" w:themeColor="text1" w:themeTint="A6"/>
        <w:sz w:val="18"/>
        <w:szCs w:val="18"/>
      </w:rPr>
      <w:t>EXERCIS</w:t>
    </w:r>
    <w:r w:rsidR="00392F80">
      <w:rPr>
        <w:caps/>
        <w:color w:val="595959" w:themeColor="text1" w:themeTint="A6"/>
        <w:sz w:val="18"/>
        <w:szCs w:val="18"/>
      </w:rPr>
      <w:t>e 6</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CC8E1" w14:textId="77777777" w:rsidR="00392F80" w:rsidRDefault="00392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BA4D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04CE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CE4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209A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0613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C699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B206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068D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EC4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B2AE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11"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DD7489"/>
    <w:multiLevelType w:val="hybridMultilevel"/>
    <w:tmpl w:val="5192B252"/>
    <w:lvl w:ilvl="0" w:tplc="75001262">
      <w:start w:val="1"/>
      <w:numFmt w:val="bullet"/>
      <w:pStyle w:val="bulletedlist"/>
      <w:lvlText w:val=""/>
      <w:lvlJc w:val="left"/>
      <w:pPr>
        <w:ind w:left="2138"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12"/>
  </w:num>
  <w:num w:numId="2">
    <w:abstractNumId w:val="11"/>
  </w:num>
  <w:num w:numId="3">
    <w:abstractNumId w:val="10"/>
  </w:num>
  <w:num w:numId="4">
    <w:abstractNumId w:val="0"/>
  </w:num>
  <w:num w:numId="5">
    <w:abstractNumId w:val="1"/>
  </w:num>
  <w:num w:numId="6">
    <w:abstractNumId w:val="2"/>
  </w:num>
  <w:num w:numId="7">
    <w:abstractNumId w:val="3"/>
  </w:num>
  <w:num w:numId="8">
    <w:abstractNumId w:val="8"/>
  </w:num>
  <w:num w:numId="9">
    <w:abstractNumId w:val="4"/>
  </w:num>
  <w:num w:numId="10">
    <w:abstractNumId w:val="5"/>
  </w:num>
  <w:num w:numId="11">
    <w:abstractNumId w:val="6"/>
  </w:num>
  <w:num w:numId="12">
    <w:abstractNumId w:val="7"/>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9639"/>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13"/>
    <w:rsid w:val="000155DC"/>
    <w:rsid w:val="00057631"/>
    <w:rsid w:val="00060778"/>
    <w:rsid w:val="000673B8"/>
    <w:rsid w:val="00070DEB"/>
    <w:rsid w:val="0008165E"/>
    <w:rsid w:val="00082D30"/>
    <w:rsid w:val="000D3468"/>
    <w:rsid w:val="001018E0"/>
    <w:rsid w:val="001030D2"/>
    <w:rsid w:val="00126A85"/>
    <w:rsid w:val="0016646E"/>
    <w:rsid w:val="001A2C70"/>
    <w:rsid w:val="001C4B69"/>
    <w:rsid w:val="001C6605"/>
    <w:rsid w:val="002142F5"/>
    <w:rsid w:val="0024620E"/>
    <w:rsid w:val="0025304C"/>
    <w:rsid w:val="00255E5F"/>
    <w:rsid w:val="00310114"/>
    <w:rsid w:val="003705B5"/>
    <w:rsid w:val="00377A02"/>
    <w:rsid w:val="00392F80"/>
    <w:rsid w:val="003961C0"/>
    <w:rsid w:val="003A0BF0"/>
    <w:rsid w:val="003A396E"/>
    <w:rsid w:val="003C4CAC"/>
    <w:rsid w:val="003D0C13"/>
    <w:rsid w:val="003D3249"/>
    <w:rsid w:val="003F77E3"/>
    <w:rsid w:val="0044315E"/>
    <w:rsid w:val="004C0D25"/>
    <w:rsid w:val="004C7683"/>
    <w:rsid w:val="004E1F7C"/>
    <w:rsid w:val="00515913"/>
    <w:rsid w:val="00574AE1"/>
    <w:rsid w:val="00577709"/>
    <w:rsid w:val="005A2DCD"/>
    <w:rsid w:val="005A755B"/>
    <w:rsid w:val="005E1AE3"/>
    <w:rsid w:val="0061748E"/>
    <w:rsid w:val="00630C85"/>
    <w:rsid w:val="0065024C"/>
    <w:rsid w:val="0067549A"/>
    <w:rsid w:val="00677D17"/>
    <w:rsid w:val="006931BD"/>
    <w:rsid w:val="006A3401"/>
    <w:rsid w:val="006A7AD5"/>
    <w:rsid w:val="006B3EE9"/>
    <w:rsid w:val="006B78E1"/>
    <w:rsid w:val="006C70A1"/>
    <w:rsid w:val="006E1E95"/>
    <w:rsid w:val="006E76AF"/>
    <w:rsid w:val="007056E3"/>
    <w:rsid w:val="00710424"/>
    <w:rsid w:val="00734513"/>
    <w:rsid w:val="007A191F"/>
    <w:rsid w:val="007A3E24"/>
    <w:rsid w:val="007B64EA"/>
    <w:rsid w:val="007C6690"/>
    <w:rsid w:val="007D44D4"/>
    <w:rsid w:val="007E5259"/>
    <w:rsid w:val="00802A9D"/>
    <w:rsid w:val="008156B8"/>
    <w:rsid w:val="00830A1C"/>
    <w:rsid w:val="00854871"/>
    <w:rsid w:val="00864AD6"/>
    <w:rsid w:val="00883100"/>
    <w:rsid w:val="009563A2"/>
    <w:rsid w:val="009F15B3"/>
    <w:rsid w:val="00A05921"/>
    <w:rsid w:val="00A14EFF"/>
    <w:rsid w:val="00A15B02"/>
    <w:rsid w:val="00A27B46"/>
    <w:rsid w:val="00AA1313"/>
    <w:rsid w:val="00AA648A"/>
    <w:rsid w:val="00AF0FFD"/>
    <w:rsid w:val="00B146F5"/>
    <w:rsid w:val="00B46A67"/>
    <w:rsid w:val="00BA5525"/>
    <w:rsid w:val="00BA73AD"/>
    <w:rsid w:val="00BB4BA5"/>
    <w:rsid w:val="00BD507A"/>
    <w:rsid w:val="00C177D7"/>
    <w:rsid w:val="00C75CFE"/>
    <w:rsid w:val="00C902E2"/>
    <w:rsid w:val="00CB5B5E"/>
    <w:rsid w:val="00CC0B56"/>
    <w:rsid w:val="00CE7DD1"/>
    <w:rsid w:val="00D25C9C"/>
    <w:rsid w:val="00D35E93"/>
    <w:rsid w:val="00D77E2D"/>
    <w:rsid w:val="00DD6003"/>
    <w:rsid w:val="00E03026"/>
    <w:rsid w:val="00E15239"/>
    <w:rsid w:val="00E576D3"/>
    <w:rsid w:val="00E76067"/>
    <w:rsid w:val="00E84B8A"/>
    <w:rsid w:val="00EC2062"/>
    <w:rsid w:val="00ED1E9C"/>
    <w:rsid w:val="00EE7A89"/>
    <w:rsid w:val="00F01264"/>
    <w:rsid w:val="00F12455"/>
    <w:rsid w:val="00F13F85"/>
    <w:rsid w:val="00F50478"/>
    <w:rsid w:val="00F67F60"/>
    <w:rsid w:val="00FA154E"/>
    <w:rsid w:val="00FB4A23"/>
    <w:rsid w:val="00FB67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8C2714"/>
  <w15:docId w15:val="{DCDA4410-DA81-E342-B6AB-EF624C5B3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AD5"/>
    <w:pPr>
      <w:spacing w:line="280" w:lineRule="exact"/>
    </w:pPr>
    <w:rPr>
      <w:rFonts w:ascii="Arial" w:hAnsi="Arial"/>
      <w:sz w:val="22"/>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B46A67"/>
    <w:pPr>
      <w:tabs>
        <w:tab w:val="left" w:pos="300"/>
        <w:tab w:val="left" w:pos="1360"/>
        <w:tab w:val="left" w:pos="2820"/>
      </w:tabs>
      <w:suppressAutoHyphens/>
      <w:spacing w:line="280" w:lineRule="exact"/>
    </w:pPr>
    <w:rPr>
      <w:rFonts w:cs="BellMT"/>
      <w:spacing w:val="-1"/>
      <w:sz w:val="48"/>
      <w:szCs w:val="22"/>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B46A67"/>
    <w:rPr>
      <w:rFonts w:ascii="Arial" w:hAnsi="Arial" w:cs="BellMT"/>
      <w:color w:val="000000"/>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ListParagraph">
    <w:name w:val="List Paragraph"/>
    <w:basedOn w:val="Normal"/>
    <w:uiPriority w:val="34"/>
    <w:qFormat/>
    <w:rsid w:val="00E84B8A"/>
    <w:pPr>
      <w:ind w:left="720"/>
      <w:contextualSpacing/>
    </w:pPr>
  </w:style>
  <w:style w:type="paragraph" w:customStyle="1" w:styleId="exercisehead">
    <w:name w:val="exercise head"/>
    <w:basedOn w:val="Normal"/>
    <w:qFormat/>
    <w:rsid w:val="004C7683"/>
    <w:pPr>
      <w:widowControl w:val="0"/>
      <w:tabs>
        <w:tab w:val="left" w:pos="0"/>
        <w:tab w:val="left" w:pos="40"/>
        <w:tab w:val="left" w:pos="300"/>
        <w:tab w:val="left" w:pos="1560"/>
      </w:tabs>
      <w:autoSpaceDE w:val="0"/>
      <w:autoSpaceDN w:val="0"/>
      <w:adjustRightInd w:val="0"/>
      <w:spacing w:after="0"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1">
    <w:name w:val="Style1"/>
    <w:basedOn w:val="Normal"/>
    <w:rsid w:val="0067549A"/>
    <w:pPr>
      <w:tabs>
        <w:tab w:val="left" w:pos="1560"/>
        <w:tab w:val="left" w:pos="1843"/>
        <w:tab w:val="left" w:pos="2127"/>
      </w:tabs>
      <w:ind w:left="1560"/>
    </w:pPr>
    <w:rPr>
      <w:lang w:val="en-GB"/>
    </w:rPr>
  </w:style>
  <w:style w:type="paragraph" w:customStyle="1" w:styleId="bulletedlist">
    <w:name w:val="bulleted list"/>
    <w:basedOn w:val="Normal"/>
    <w:qFormat/>
    <w:rsid w:val="00F01264"/>
    <w:pPr>
      <w:numPr>
        <w:numId w:val="14"/>
      </w:numPr>
      <w:tabs>
        <w:tab w:val="left" w:pos="567"/>
      </w:tabs>
      <w:spacing w:after="0"/>
      <w:ind w:left="1778" w:hanging="218"/>
    </w:pPr>
    <w:rPr>
      <w:rFonts w:cs="Wingdings-Regular"/>
      <w:szCs w:val="16"/>
      <w:lang w:val="en-GB"/>
    </w:rPr>
  </w:style>
  <w:style w:type="character" w:customStyle="1" w:styleId="IngredientTitles">
    <w:name w:val="Ingredient Titles"/>
    <w:basedOn w:val="DefaultParagraphFont"/>
    <w:uiPriority w:val="1"/>
    <w:qFormat/>
    <w:rsid w:val="0067549A"/>
    <w:rPr>
      <w:rFonts w:ascii="Arial" w:hAnsi="Arial" w:cs="Arial"/>
      <w:b/>
      <w:color w:val="ED1C2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LayoutTemplatesDrafts/Final%20Templates/exercis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87147-5BBE-2F4E-9F8B-232FAEF5C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exercise template.dotx</Template>
  <TotalTime>4</TotalTime>
  <Pages>1</Pages>
  <Words>259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Dirk Slater</cp:lastModifiedBy>
  <cp:revision>5</cp:revision>
  <cp:lastPrinted>2018-05-23T15:09:00Z</cp:lastPrinted>
  <dcterms:created xsi:type="dcterms:W3CDTF">2018-05-23T15:09:00Z</dcterms:created>
  <dcterms:modified xsi:type="dcterms:W3CDTF">2018-06-07T13:44:00Z</dcterms:modified>
</cp:coreProperties>
</file>